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78" w:rsidRDefault="002E2C78" w:rsidP="002E2C78">
      <w:pPr>
        <w:pStyle w:val="Default"/>
      </w:pPr>
    </w:p>
    <w:p w:rsidR="007E7822" w:rsidRPr="00EB0299" w:rsidRDefault="007E7822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E7822" w:rsidRPr="00EB0299" w:rsidRDefault="002E2C78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E2C78">
        <w:rPr>
          <w:rFonts w:ascii="Times New Roman" w:hAnsi="Times New Roman" w:cs="Times New Roman"/>
          <w:sz w:val="26"/>
          <w:szCs w:val="26"/>
        </w:rPr>
        <w:t>Специалиста «старшей» группы должностей правового отдела</w:t>
      </w:r>
      <w:r>
        <w:rPr>
          <w:sz w:val="28"/>
          <w:szCs w:val="28"/>
        </w:rPr>
        <w:t xml:space="preserve"> </w:t>
      </w:r>
      <w:r w:rsidR="007E7822" w:rsidRPr="00EB0299">
        <w:rPr>
          <w:rFonts w:ascii="Times New Roman" w:hAnsi="Times New Roman" w:cs="Times New Roman"/>
          <w:sz w:val="26"/>
          <w:szCs w:val="26"/>
        </w:rPr>
        <w:t>Межрегиональной инспекции ФНС России по Северо-Западному федеральному округу</w:t>
      </w:r>
    </w:p>
    <w:p w:rsidR="000C04E7" w:rsidRPr="00EB0299" w:rsidRDefault="000C04E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7857" w:rsidRPr="00EB0299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29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E0785" w:rsidRPr="00EB0299" w:rsidRDefault="006026C0" w:rsidP="009E0785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E0785" w:rsidRPr="00EB0299">
        <w:rPr>
          <w:sz w:val="26"/>
          <w:szCs w:val="26"/>
        </w:rPr>
        <w:t xml:space="preserve">специалиста </w:t>
      </w:r>
      <w:r w:rsidR="00C76400" w:rsidRPr="00EB0299">
        <w:rPr>
          <w:sz w:val="26"/>
          <w:szCs w:val="26"/>
        </w:rPr>
        <w:t>правового</w:t>
      </w:r>
      <w:r w:rsidRPr="00EB0299">
        <w:rPr>
          <w:sz w:val="26"/>
          <w:szCs w:val="26"/>
        </w:rPr>
        <w:t xml:space="preserve"> отдела </w:t>
      </w:r>
      <w:r w:rsidR="007E7822" w:rsidRPr="00EB0299">
        <w:rPr>
          <w:sz w:val="26"/>
          <w:szCs w:val="26"/>
        </w:rPr>
        <w:t>Межрегиональной инспекции ФНС России по Северо-Западному федеральному округу</w:t>
      </w:r>
      <w:r w:rsidR="00677857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 xml:space="preserve">относится к </w:t>
      </w:r>
      <w:r w:rsidR="009E0785" w:rsidRPr="00EB0299">
        <w:rPr>
          <w:sz w:val="26"/>
          <w:szCs w:val="26"/>
        </w:rPr>
        <w:t xml:space="preserve">старшей группе должностей гражданской службы категории </w:t>
      </w:r>
      <w:r w:rsidR="007E7822" w:rsidRPr="00EB0299">
        <w:rPr>
          <w:sz w:val="26"/>
          <w:szCs w:val="26"/>
        </w:rPr>
        <w:t>«с</w:t>
      </w:r>
      <w:r w:rsidR="009E0785" w:rsidRPr="00EB0299">
        <w:rPr>
          <w:sz w:val="26"/>
          <w:szCs w:val="26"/>
        </w:rPr>
        <w:t>пециалисты</w:t>
      </w:r>
      <w:r w:rsidR="007E7822" w:rsidRPr="00EB0299">
        <w:rPr>
          <w:sz w:val="26"/>
          <w:szCs w:val="26"/>
        </w:rPr>
        <w:t>»</w:t>
      </w:r>
      <w:r w:rsidR="009E0785" w:rsidRPr="00EB0299">
        <w:rPr>
          <w:sz w:val="26"/>
          <w:szCs w:val="26"/>
        </w:rPr>
        <w:t>.</w:t>
      </w:r>
    </w:p>
    <w:p w:rsidR="00C92D1A" w:rsidRPr="00EB0299" w:rsidRDefault="00C92D1A" w:rsidP="00C92D1A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EB0299">
        <w:rPr>
          <w:sz w:val="26"/>
          <w:szCs w:val="26"/>
        </w:rPr>
        <w:t>ым</w:t>
      </w:r>
      <w:r w:rsidRPr="00EB0299">
        <w:rPr>
          <w:sz w:val="26"/>
          <w:szCs w:val="26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EB0299">
        <w:rPr>
          <w:sz w:val="26"/>
          <w:szCs w:val="26"/>
        </w:rPr>
        <w:t>»</w:t>
      </w:r>
      <w:r w:rsidR="00677857" w:rsidRPr="00EB0299">
        <w:rPr>
          <w:sz w:val="26"/>
          <w:szCs w:val="26"/>
        </w:rPr>
        <w:t>,</w:t>
      </w:r>
      <w:r w:rsidRPr="00EB0299">
        <w:rPr>
          <w:sz w:val="26"/>
          <w:szCs w:val="26"/>
        </w:rPr>
        <w:t xml:space="preserve"> ––.</w:t>
      </w:r>
      <w:proofErr w:type="gramEnd"/>
    </w:p>
    <w:p w:rsidR="00C92D1A" w:rsidRPr="00EB0299" w:rsidRDefault="00C92D1A" w:rsidP="00C92D1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2. Область профессиональной служебной деятельности </w:t>
      </w:r>
      <w:r w:rsidR="009E0785" w:rsidRPr="00EB0299">
        <w:rPr>
          <w:sz w:val="26"/>
          <w:szCs w:val="26"/>
        </w:rPr>
        <w:t>специалист</w:t>
      </w:r>
      <w:r w:rsidR="0036151D">
        <w:rPr>
          <w:sz w:val="26"/>
          <w:szCs w:val="26"/>
        </w:rPr>
        <w:t>а</w:t>
      </w:r>
      <w:r w:rsidRPr="00EB0299">
        <w:rPr>
          <w:sz w:val="26"/>
          <w:szCs w:val="26"/>
        </w:rPr>
        <w:t>: правовое регулирование и сопровождение налоговой деятельности.</w:t>
      </w:r>
    </w:p>
    <w:p w:rsidR="00C92D1A" w:rsidRPr="00EB0299" w:rsidRDefault="00C92D1A" w:rsidP="00C92D1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3. Вид профессиональной служебной деятельности </w:t>
      </w:r>
      <w:r w:rsidR="009E0785" w:rsidRPr="00EB0299">
        <w:rPr>
          <w:sz w:val="26"/>
          <w:szCs w:val="26"/>
        </w:rPr>
        <w:t>специалист</w:t>
      </w:r>
      <w:r w:rsidR="0036151D">
        <w:rPr>
          <w:sz w:val="26"/>
          <w:szCs w:val="26"/>
        </w:rPr>
        <w:t>а</w:t>
      </w:r>
      <w:r w:rsidRPr="00EB0299">
        <w:rPr>
          <w:sz w:val="26"/>
          <w:szCs w:val="26"/>
        </w:rPr>
        <w:t>: осуществление правового регулирования и сопровождения налоговой деятельности (контроля).</w:t>
      </w:r>
    </w:p>
    <w:p w:rsidR="007E7822" w:rsidRPr="00EB0299" w:rsidRDefault="00C92D1A" w:rsidP="007E7822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4</w:t>
      </w:r>
      <w:r w:rsidR="006026C0" w:rsidRPr="00EB0299">
        <w:rPr>
          <w:sz w:val="26"/>
          <w:szCs w:val="26"/>
        </w:rPr>
        <w:t xml:space="preserve">. Назначение на должность и освобождение от должности </w:t>
      </w:r>
      <w:r w:rsidR="002E2C78">
        <w:rPr>
          <w:sz w:val="26"/>
          <w:szCs w:val="26"/>
        </w:rPr>
        <w:t>специалиста</w:t>
      </w:r>
      <w:r w:rsidR="007F698F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 xml:space="preserve">осуществляются приказом </w:t>
      </w:r>
      <w:r w:rsidR="007E7822" w:rsidRPr="00EB0299">
        <w:rPr>
          <w:sz w:val="26"/>
          <w:szCs w:val="26"/>
        </w:rPr>
        <w:t>начальника Межрегиональной инспекции ФНС России</w:t>
      </w:r>
      <w:r w:rsidR="00EB0299">
        <w:rPr>
          <w:sz w:val="26"/>
          <w:szCs w:val="26"/>
        </w:rPr>
        <w:br/>
      </w:r>
      <w:r w:rsidR="007E7822" w:rsidRPr="00EB0299">
        <w:rPr>
          <w:sz w:val="26"/>
          <w:szCs w:val="26"/>
        </w:rPr>
        <w:t>по Северо-Западному федеральному округу (далее – МИ ФНС).</w:t>
      </w:r>
    </w:p>
    <w:p w:rsidR="006026C0" w:rsidRPr="00EB0299" w:rsidRDefault="00C92D1A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5.</w:t>
      </w:r>
      <w:r w:rsidR="007F698F" w:rsidRPr="00EB0299">
        <w:rPr>
          <w:sz w:val="26"/>
          <w:szCs w:val="26"/>
        </w:rPr>
        <w:t xml:space="preserve"> </w:t>
      </w:r>
      <w:r w:rsidR="002E2C78">
        <w:rPr>
          <w:sz w:val="26"/>
          <w:szCs w:val="26"/>
        </w:rPr>
        <w:t>Специалист</w:t>
      </w:r>
      <w:r w:rsidR="007F698F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непосредственно подчиняется начальнику отдела.</w:t>
      </w:r>
    </w:p>
    <w:p w:rsidR="00677857" w:rsidRPr="00EB0299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029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B029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E7707" w:rsidRPr="00EB0299" w:rsidRDefault="00C92D1A" w:rsidP="003E7707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</w:t>
      </w:r>
      <w:r w:rsidR="003E7707" w:rsidRPr="00EB0299">
        <w:rPr>
          <w:sz w:val="26"/>
          <w:szCs w:val="26"/>
        </w:rPr>
        <w:t xml:space="preserve">. Для замещения должности </w:t>
      </w:r>
      <w:r w:rsidR="002E2C78">
        <w:rPr>
          <w:sz w:val="26"/>
          <w:szCs w:val="26"/>
        </w:rPr>
        <w:t>специалиста</w:t>
      </w:r>
      <w:r w:rsidR="009E0785" w:rsidRPr="00EB0299">
        <w:rPr>
          <w:sz w:val="26"/>
          <w:szCs w:val="26"/>
        </w:rPr>
        <w:t xml:space="preserve"> у</w:t>
      </w:r>
      <w:r w:rsidR="003E7707" w:rsidRPr="00EB0299">
        <w:rPr>
          <w:sz w:val="26"/>
          <w:szCs w:val="26"/>
        </w:rPr>
        <w:t>стан</w:t>
      </w:r>
      <w:r w:rsidR="00677857" w:rsidRPr="00EB0299">
        <w:rPr>
          <w:sz w:val="26"/>
          <w:szCs w:val="26"/>
        </w:rPr>
        <w:t>авливаются следующие требования.</w:t>
      </w:r>
    </w:p>
    <w:p w:rsidR="003E7707" w:rsidRPr="00EB0299" w:rsidRDefault="00C92D1A" w:rsidP="003E7707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6.1</w:t>
      </w:r>
      <w:r w:rsidR="003E7707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Н</w:t>
      </w:r>
      <w:r w:rsidR="003E7707" w:rsidRPr="00EB0299">
        <w:rPr>
          <w:sz w:val="26"/>
          <w:szCs w:val="26"/>
        </w:rPr>
        <w:t xml:space="preserve">аличие высшего </w:t>
      </w:r>
      <w:r w:rsidR="00C351C2" w:rsidRPr="00EB0299">
        <w:rPr>
          <w:sz w:val="26"/>
          <w:szCs w:val="26"/>
        </w:rPr>
        <w:t>образования, по направлению подготовки «юриспруденции».</w:t>
      </w:r>
    </w:p>
    <w:p w:rsidR="00677857" w:rsidRPr="00EB0299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  <w:sz w:val="26"/>
          <w:szCs w:val="26"/>
        </w:rPr>
      </w:pPr>
      <w:r w:rsidRPr="00EB0299">
        <w:rPr>
          <w:spacing w:val="-2"/>
          <w:sz w:val="26"/>
          <w:szCs w:val="26"/>
        </w:rPr>
        <w:t>6.2. </w:t>
      </w:r>
      <w:proofErr w:type="gramStart"/>
      <w:r w:rsidRPr="00EB0299">
        <w:rPr>
          <w:spacing w:val="-2"/>
          <w:sz w:val="26"/>
          <w:szCs w:val="26"/>
        </w:rPr>
        <w:t xml:space="preserve">Наличие базовых знаний: </w:t>
      </w:r>
      <w:r w:rsidRPr="00EB029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EB0299">
          <w:rPr>
            <w:sz w:val="26"/>
            <w:szCs w:val="26"/>
          </w:rPr>
          <w:t>Конституции</w:t>
        </w:r>
      </w:hyperlink>
      <w:r w:rsidRPr="00EB0299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EB0299">
          <w:rPr>
            <w:sz w:val="26"/>
            <w:szCs w:val="26"/>
          </w:rPr>
          <w:t>закона</w:t>
        </w:r>
      </w:hyperlink>
      <w:r w:rsidRPr="00EB0299">
        <w:rPr>
          <w:sz w:val="26"/>
          <w:szCs w:val="26"/>
        </w:rPr>
        <w:t xml:space="preserve"> от 27 мая 2003 г.</w:t>
      </w:r>
      <w:r w:rsidR="00A95CA4">
        <w:rPr>
          <w:sz w:val="26"/>
          <w:szCs w:val="26"/>
        </w:rPr>
        <w:br/>
      </w:r>
      <w:r w:rsidRPr="00EB0299">
        <w:rPr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9" w:history="1">
        <w:r w:rsidRPr="00EB0299">
          <w:rPr>
            <w:sz w:val="26"/>
            <w:szCs w:val="26"/>
          </w:rPr>
          <w:t>закона</w:t>
        </w:r>
      </w:hyperlink>
      <w:r w:rsidRPr="00EB029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B0299">
          <w:rPr>
            <w:sz w:val="26"/>
            <w:szCs w:val="26"/>
          </w:rPr>
          <w:t>закона</w:t>
        </w:r>
      </w:hyperlink>
      <w:r w:rsidRPr="00EB0299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2C78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в области информационно-коммуникационных технологий</w:t>
      </w:r>
      <w:r w:rsidRPr="00EB0299">
        <w:rPr>
          <w:spacing w:val="-2"/>
          <w:sz w:val="26"/>
          <w:szCs w:val="26"/>
        </w:rPr>
        <w:t>.</w:t>
      </w:r>
    </w:p>
    <w:p w:rsidR="00677857" w:rsidRPr="00EB0299" w:rsidRDefault="00677857" w:rsidP="00677857">
      <w:pPr>
        <w:widowControl w:val="0"/>
        <w:tabs>
          <w:tab w:val="left" w:pos="1134"/>
        </w:tabs>
        <w:ind w:firstLine="709"/>
        <w:rPr>
          <w:sz w:val="26"/>
          <w:szCs w:val="26"/>
        </w:rPr>
      </w:pPr>
      <w:r w:rsidRPr="00EB0299">
        <w:rPr>
          <w:spacing w:val="-2"/>
          <w:sz w:val="26"/>
          <w:szCs w:val="26"/>
        </w:rPr>
        <w:t xml:space="preserve">6.3. </w:t>
      </w:r>
      <w:r w:rsidR="00C92D1A" w:rsidRPr="00EB0299">
        <w:rPr>
          <w:sz w:val="26"/>
          <w:szCs w:val="26"/>
        </w:rPr>
        <w:t>Н</w:t>
      </w:r>
      <w:r w:rsidR="003E7707" w:rsidRPr="00EB0299">
        <w:rPr>
          <w:sz w:val="26"/>
          <w:szCs w:val="26"/>
        </w:rPr>
        <w:t>аличие профессиональных знаний</w:t>
      </w:r>
      <w:r w:rsidRPr="00EB0299">
        <w:rPr>
          <w:sz w:val="26"/>
          <w:szCs w:val="26"/>
        </w:rPr>
        <w:t>:</w:t>
      </w:r>
    </w:p>
    <w:p w:rsidR="0023518B" w:rsidRPr="00EB0299" w:rsidRDefault="00190B29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299">
        <w:rPr>
          <w:rFonts w:eastAsia="Calibri"/>
          <w:sz w:val="26"/>
          <w:szCs w:val="26"/>
          <w:lang w:eastAsia="en-US"/>
        </w:rPr>
        <w:t xml:space="preserve">6.3.1. В сфере законодательства Российской Федерации: Налогового </w:t>
      </w:r>
      <w:hyperlink r:id="rId11" w:history="1">
        <w:proofErr w:type="gramStart"/>
        <w:r w:rsidRPr="00EB0299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EB0299">
        <w:rPr>
          <w:rFonts w:eastAsia="Calibri"/>
          <w:sz w:val="26"/>
          <w:szCs w:val="26"/>
          <w:lang w:eastAsia="en-US"/>
        </w:rPr>
        <w:t>а Российской Федерации; Гражданского кодекса Российской Федерации, Кодекса Российской Федерации</w:t>
      </w:r>
      <w:r w:rsidR="00A95CA4">
        <w:rPr>
          <w:rFonts w:eastAsia="Calibri"/>
          <w:sz w:val="26"/>
          <w:szCs w:val="26"/>
          <w:lang w:eastAsia="en-US"/>
        </w:rPr>
        <w:br/>
      </w:r>
      <w:r w:rsidRPr="00EB0299">
        <w:rPr>
          <w:rFonts w:eastAsia="Calibri"/>
          <w:sz w:val="26"/>
          <w:szCs w:val="26"/>
          <w:lang w:eastAsia="en-US"/>
        </w:rPr>
        <w:t xml:space="preserve">об административных правонарушениях от 30 декабря 2001 № 195-ФЗ, Федерального </w:t>
      </w:r>
      <w:hyperlink r:id="rId12" w:history="1">
        <w:proofErr w:type="gramStart"/>
        <w:r w:rsidRPr="00EB0299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EB0299">
        <w:rPr>
          <w:rFonts w:eastAsia="Calibri"/>
          <w:sz w:val="26"/>
          <w:szCs w:val="26"/>
          <w:lang w:eastAsia="en-US"/>
        </w:rPr>
        <w:t>а от 08 августа 2001 г. № 129-ФЗ «О государственной регистрации юридических лиц</w:t>
      </w:r>
      <w:r w:rsidR="00A95CA4">
        <w:rPr>
          <w:rFonts w:eastAsia="Calibri"/>
          <w:sz w:val="26"/>
          <w:szCs w:val="26"/>
          <w:lang w:eastAsia="en-US"/>
        </w:rPr>
        <w:br/>
      </w:r>
      <w:r w:rsidRPr="00EB0299">
        <w:rPr>
          <w:rFonts w:eastAsia="Calibri"/>
          <w:sz w:val="26"/>
          <w:szCs w:val="26"/>
          <w:lang w:eastAsia="en-US"/>
        </w:rPr>
        <w:t>и 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</w:t>
      </w:r>
      <w:r w:rsidRPr="00EB0299">
        <w:rPr>
          <w:sz w:val="26"/>
          <w:szCs w:val="26"/>
        </w:rPr>
        <w:t xml:space="preserve">О </w:t>
      </w:r>
      <w:proofErr w:type="gramStart"/>
      <w:r w:rsidRPr="00EB0299">
        <w:rPr>
          <w:sz w:val="26"/>
          <w:szCs w:val="26"/>
        </w:rPr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</w:t>
      </w:r>
      <w:r w:rsidR="00AD7D26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с федеральными законами полномочиями по предоставлению государственных услуг</w:t>
      </w:r>
      <w:r w:rsidR="004C4733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в установленной сфере деятельности, и их должностных лиц, организаций, предусмотренных частью 1.1 статьи</w:t>
      </w:r>
      <w:r w:rsidR="00A95CA4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16 Федерального закона "Об организации предоставления</w:t>
      </w:r>
      <w:proofErr w:type="gramEnd"/>
      <w:r w:rsidRPr="00EB0299">
        <w:rPr>
          <w:sz w:val="26"/>
          <w:szCs w:val="26"/>
        </w:rPr>
        <w:t xml:space="preserve">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23518B" w:rsidRPr="00EB0299" w:rsidRDefault="002E2C78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Специалист</w:t>
      </w:r>
      <w:r w:rsidR="0023518B" w:rsidRPr="00EB0299">
        <w:rPr>
          <w:sz w:val="26"/>
          <w:szCs w:val="26"/>
        </w:rPr>
        <w:t xml:space="preserve"> должен знать иные нормативные правовые акты</w:t>
      </w:r>
      <w:r w:rsidR="004C4733">
        <w:rPr>
          <w:sz w:val="26"/>
          <w:szCs w:val="26"/>
        </w:rPr>
        <w:br/>
      </w:r>
      <w:r w:rsidR="0023518B" w:rsidRPr="00EB0299">
        <w:rPr>
          <w:sz w:val="26"/>
          <w:szCs w:val="26"/>
        </w:rPr>
        <w:t>и служебные документы, регулирующие вопросы, связанные с областью и видом</w:t>
      </w:r>
      <w:r w:rsidR="004C4733">
        <w:rPr>
          <w:sz w:val="26"/>
          <w:szCs w:val="26"/>
        </w:rPr>
        <w:br/>
      </w:r>
      <w:r w:rsidR="0023518B" w:rsidRPr="00EB0299">
        <w:rPr>
          <w:sz w:val="26"/>
          <w:szCs w:val="26"/>
        </w:rPr>
        <w:t>его профессиональной служебной деятельности.</w:t>
      </w:r>
    </w:p>
    <w:p w:rsidR="000625DD" w:rsidRPr="00EB0299" w:rsidRDefault="000625DD" w:rsidP="000625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6.3.2. Иные профессиональные знания</w:t>
      </w:r>
      <w:r w:rsidR="0023518B" w:rsidRPr="00EB0299">
        <w:rPr>
          <w:sz w:val="26"/>
          <w:szCs w:val="26"/>
        </w:rPr>
        <w:t>:</w:t>
      </w:r>
      <w:r w:rsidRPr="00EB0299">
        <w:rPr>
          <w:sz w:val="26"/>
          <w:szCs w:val="26"/>
        </w:rPr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EB0299" w:rsidRDefault="00062696" w:rsidP="00062696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6.4. </w:t>
      </w:r>
      <w:proofErr w:type="gramStart"/>
      <w:r w:rsidRPr="00EB0299">
        <w:rPr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 xml:space="preserve"> и межведомственного электронного документооборота;</w:t>
      </w:r>
      <w:proofErr w:type="gramEnd"/>
      <w:r w:rsidRPr="00EB0299">
        <w:rPr>
          <w:sz w:val="26"/>
          <w:szCs w:val="26"/>
        </w:rPr>
        <w:t xml:space="preserve"> система технической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>и противопожарной безопасности; основные мероприяти</w:t>
      </w:r>
      <w:r w:rsidR="0036151D">
        <w:rPr>
          <w:sz w:val="26"/>
          <w:szCs w:val="26"/>
        </w:rPr>
        <w:t>я</w:t>
      </w:r>
      <w:r w:rsidRPr="00EB0299">
        <w:rPr>
          <w:sz w:val="26"/>
          <w:szCs w:val="26"/>
        </w:rPr>
        <w:t xml:space="preserve"> мобилизационной подготовки; работа с информационными ресурсами по судебно-правовому направлению.</w:t>
      </w:r>
    </w:p>
    <w:p w:rsidR="0023518B" w:rsidRPr="00EB0299" w:rsidRDefault="0023518B" w:rsidP="0023518B">
      <w:pPr>
        <w:widowControl w:val="0"/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 w:rsidRPr="00EB0299">
        <w:rPr>
          <w:sz w:val="26"/>
          <w:szCs w:val="26"/>
        </w:rPr>
        <w:t xml:space="preserve"> коммуникативное умение.</w:t>
      </w:r>
      <w:r w:rsidRPr="00EB0299">
        <w:rPr>
          <w:sz w:val="26"/>
          <w:szCs w:val="26"/>
        </w:rPr>
        <w:t xml:space="preserve"> </w:t>
      </w:r>
    </w:p>
    <w:p w:rsidR="00062696" w:rsidRPr="00EB0299" w:rsidRDefault="000625DD" w:rsidP="0021049A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6.</w:t>
      </w:r>
      <w:r w:rsidR="00062696" w:rsidRPr="00EB0299">
        <w:rPr>
          <w:sz w:val="26"/>
          <w:szCs w:val="26"/>
        </w:rPr>
        <w:t>6</w:t>
      </w:r>
      <w:r w:rsidR="003E7707" w:rsidRPr="00EB0299">
        <w:rPr>
          <w:sz w:val="26"/>
          <w:szCs w:val="26"/>
        </w:rPr>
        <w:t xml:space="preserve"> </w:t>
      </w:r>
      <w:r w:rsidR="00007BA5" w:rsidRPr="00EB0299">
        <w:rPr>
          <w:sz w:val="26"/>
          <w:szCs w:val="26"/>
        </w:rPr>
        <w:t>Н</w:t>
      </w:r>
      <w:r w:rsidR="003E7707" w:rsidRPr="00EB0299">
        <w:rPr>
          <w:sz w:val="26"/>
          <w:szCs w:val="26"/>
        </w:rPr>
        <w:t xml:space="preserve">аличие профессиональных </w:t>
      </w:r>
      <w:r w:rsidR="00062696" w:rsidRPr="00EB0299">
        <w:rPr>
          <w:sz w:val="26"/>
          <w:szCs w:val="26"/>
        </w:rPr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</w:t>
      </w:r>
      <w:r w:rsidR="00A95CA4">
        <w:rPr>
          <w:sz w:val="26"/>
          <w:szCs w:val="26"/>
        </w:rPr>
        <w:t>есурсами; подготовка документов</w:t>
      </w:r>
      <w:r w:rsidR="00A95CA4">
        <w:rPr>
          <w:sz w:val="26"/>
          <w:szCs w:val="26"/>
        </w:rPr>
        <w:br/>
      </w:r>
      <w:r w:rsidR="0036151D">
        <w:rPr>
          <w:sz w:val="26"/>
          <w:szCs w:val="26"/>
        </w:rPr>
        <w:t xml:space="preserve">в </w:t>
      </w:r>
      <w:r w:rsidR="00062696" w:rsidRPr="00EB0299">
        <w:rPr>
          <w:sz w:val="26"/>
          <w:szCs w:val="26"/>
        </w:rPr>
        <w:t>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 w:rsidRPr="00EB0299">
        <w:rPr>
          <w:sz w:val="26"/>
          <w:szCs w:val="26"/>
        </w:rPr>
        <w:t xml:space="preserve"> ошибок.</w:t>
      </w:r>
    </w:p>
    <w:p w:rsidR="00157B00" w:rsidRPr="00EB0299" w:rsidRDefault="00062696" w:rsidP="0021049A">
      <w:pPr>
        <w:ind w:firstLine="720"/>
        <w:jc w:val="both"/>
        <w:rPr>
          <w:sz w:val="26"/>
          <w:szCs w:val="26"/>
        </w:rPr>
      </w:pPr>
      <w:proofErr w:type="gramStart"/>
      <w:r w:rsidRPr="00EB0299">
        <w:rPr>
          <w:sz w:val="26"/>
          <w:szCs w:val="26"/>
        </w:rPr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EB0299">
        <w:rPr>
          <w:sz w:val="26"/>
          <w:szCs w:val="26"/>
        </w:rPr>
        <w:t>прием</w:t>
      </w:r>
      <w:r w:rsidR="004C4733">
        <w:rPr>
          <w:sz w:val="26"/>
          <w:szCs w:val="26"/>
        </w:rPr>
        <w:br/>
      </w:r>
      <w:r w:rsidR="00157B00" w:rsidRPr="00EB0299">
        <w:rPr>
          <w:sz w:val="26"/>
          <w:szCs w:val="26"/>
        </w:rPr>
        <w:t>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  <w:proofErr w:type="gramEnd"/>
    </w:p>
    <w:p w:rsidR="006026C0" w:rsidRPr="00EB0299" w:rsidRDefault="006026C0" w:rsidP="00604398">
      <w:pPr>
        <w:ind w:firstLine="720"/>
        <w:jc w:val="center"/>
        <w:rPr>
          <w:b/>
          <w:sz w:val="26"/>
          <w:szCs w:val="26"/>
        </w:rPr>
      </w:pPr>
      <w:r w:rsidRPr="00EB0299">
        <w:rPr>
          <w:b/>
          <w:sz w:val="26"/>
          <w:szCs w:val="26"/>
        </w:rPr>
        <w:t>III. Должностные обязанности, права и ответственность</w:t>
      </w:r>
    </w:p>
    <w:p w:rsidR="006026C0" w:rsidRPr="00EB0299" w:rsidRDefault="000625DD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7</w:t>
      </w:r>
      <w:r w:rsidR="006026C0" w:rsidRPr="00EB0299">
        <w:rPr>
          <w:sz w:val="26"/>
          <w:szCs w:val="26"/>
        </w:rPr>
        <w:t xml:space="preserve">. Основные права и обязанности </w:t>
      </w:r>
      <w:r w:rsidR="002E2C78">
        <w:rPr>
          <w:sz w:val="26"/>
          <w:szCs w:val="26"/>
        </w:rPr>
        <w:t>специалиста</w:t>
      </w:r>
      <w:r w:rsidR="006026C0" w:rsidRPr="00EB0299">
        <w:rPr>
          <w:sz w:val="26"/>
          <w:szCs w:val="26"/>
        </w:rPr>
        <w:t>, а также запреты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 xml:space="preserve">и требования, связанные с гражданской службой, которые установлены в его отношении, предусмотрены </w:t>
      </w:r>
      <w:r w:rsidR="006026C0" w:rsidRPr="00EB0299">
        <w:rPr>
          <w:bCs/>
          <w:sz w:val="26"/>
          <w:szCs w:val="26"/>
        </w:rPr>
        <w:t xml:space="preserve">статьями </w:t>
      </w:r>
      <w:r w:rsidRPr="00EB0299">
        <w:rPr>
          <w:bCs/>
          <w:sz w:val="26"/>
          <w:szCs w:val="26"/>
        </w:rPr>
        <w:t>14-20.1</w:t>
      </w:r>
      <w:r w:rsidR="006026C0" w:rsidRPr="00EB029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EB0299">
          <w:rPr>
            <w:sz w:val="26"/>
            <w:szCs w:val="26"/>
          </w:rPr>
          <w:t>2004 г</w:t>
        </w:r>
      </w:smartTag>
      <w:r w:rsidR="006026C0" w:rsidRPr="00EB0299">
        <w:rPr>
          <w:sz w:val="26"/>
          <w:szCs w:val="26"/>
        </w:rPr>
        <w:t>. № 79-ФЗ</w:t>
      </w:r>
      <w:r w:rsidR="004C4733">
        <w:rPr>
          <w:sz w:val="26"/>
          <w:szCs w:val="26"/>
        </w:rPr>
        <w:br/>
      </w:r>
      <w:r w:rsidR="00EB0299">
        <w:rPr>
          <w:sz w:val="26"/>
          <w:szCs w:val="26"/>
        </w:rPr>
        <w:t>«</w:t>
      </w:r>
      <w:r w:rsidR="006026C0" w:rsidRPr="00EB0299">
        <w:rPr>
          <w:sz w:val="26"/>
          <w:szCs w:val="26"/>
        </w:rPr>
        <w:t>О государственной гражданской службе Российской Федерации</w:t>
      </w:r>
      <w:r w:rsidR="00EB0299">
        <w:rPr>
          <w:sz w:val="26"/>
          <w:szCs w:val="26"/>
        </w:rPr>
        <w:t>»</w:t>
      </w:r>
      <w:r w:rsidR="006026C0" w:rsidRPr="00EB0299">
        <w:rPr>
          <w:sz w:val="26"/>
          <w:szCs w:val="26"/>
        </w:rPr>
        <w:t>.</w:t>
      </w:r>
    </w:p>
    <w:p w:rsidR="00710F1F" w:rsidRPr="00EB0299" w:rsidRDefault="000625DD" w:rsidP="00157B00">
      <w:pPr>
        <w:widowControl w:val="0"/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8</w:t>
      </w:r>
      <w:r w:rsidR="006026C0" w:rsidRPr="00EB0299">
        <w:rPr>
          <w:sz w:val="26"/>
          <w:szCs w:val="26"/>
        </w:rPr>
        <w:t xml:space="preserve">. </w:t>
      </w:r>
      <w:r w:rsidR="00710F1F" w:rsidRPr="00EB0299">
        <w:rPr>
          <w:sz w:val="26"/>
          <w:szCs w:val="26"/>
        </w:rPr>
        <w:t xml:space="preserve">В целях реализации задач и функций, возложенных на </w:t>
      </w:r>
      <w:r w:rsidR="00190B29" w:rsidRPr="00EB0299">
        <w:rPr>
          <w:sz w:val="26"/>
          <w:szCs w:val="26"/>
        </w:rPr>
        <w:t>МИ ФНС</w:t>
      </w:r>
      <w:r w:rsidR="00710F1F" w:rsidRPr="00EB0299">
        <w:rPr>
          <w:sz w:val="26"/>
          <w:szCs w:val="26"/>
        </w:rPr>
        <w:t xml:space="preserve">, </w:t>
      </w:r>
      <w:r w:rsidR="002E2C78">
        <w:rPr>
          <w:sz w:val="26"/>
          <w:szCs w:val="26"/>
        </w:rPr>
        <w:t>специалист</w:t>
      </w:r>
      <w:r w:rsidR="00710F1F" w:rsidRPr="00EB0299">
        <w:rPr>
          <w:sz w:val="26"/>
          <w:szCs w:val="26"/>
        </w:rPr>
        <w:t xml:space="preserve"> обязан: </w:t>
      </w:r>
    </w:p>
    <w:p w:rsidR="006026C0" w:rsidRPr="00EB0299" w:rsidRDefault="008C7921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</w:t>
      </w:r>
      <w:r w:rsidR="006026C0" w:rsidRPr="00EB0299">
        <w:rPr>
          <w:bCs/>
          <w:sz w:val="26"/>
          <w:szCs w:val="26"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EB0299" w:rsidRDefault="008C7921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д</w:t>
      </w:r>
      <w:r w:rsidR="006026C0" w:rsidRPr="00EB0299">
        <w:rPr>
          <w:bCs/>
          <w:sz w:val="26"/>
          <w:szCs w:val="26"/>
        </w:rPr>
        <w:t xml:space="preserve">авать заключения по правовым вопросам, возникающим в деятельности </w:t>
      </w:r>
      <w:r w:rsidR="00190B29" w:rsidRPr="00EB0299">
        <w:rPr>
          <w:sz w:val="26"/>
          <w:szCs w:val="26"/>
        </w:rPr>
        <w:t>МИ ФНС</w:t>
      </w:r>
      <w:r w:rsidR="00EB0299">
        <w:rPr>
          <w:sz w:val="26"/>
          <w:szCs w:val="26"/>
        </w:rPr>
        <w:br/>
      </w:r>
      <w:r w:rsidR="006026C0" w:rsidRPr="00EB0299">
        <w:rPr>
          <w:bCs/>
          <w:sz w:val="26"/>
          <w:szCs w:val="26"/>
        </w:rPr>
        <w:t xml:space="preserve">и его структурных подразделений, а также нижестоящих налоговых </w:t>
      </w:r>
      <w:r w:rsidR="00190B29" w:rsidRPr="00EB0299">
        <w:rPr>
          <w:bCs/>
          <w:sz w:val="26"/>
          <w:szCs w:val="26"/>
        </w:rPr>
        <w:t>органов</w:t>
      </w:r>
      <w:r w:rsidR="006026C0" w:rsidRPr="00EB0299">
        <w:rPr>
          <w:bCs/>
          <w:sz w:val="26"/>
          <w:szCs w:val="26"/>
        </w:rPr>
        <w:t>;</w:t>
      </w:r>
    </w:p>
    <w:p w:rsidR="006026C0" w:rsidRPr="00EB0299" w:rsidRDefault="008C7921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6026C0" w:rsidRPr="00EB0299">
        <w:rPr>
          <w:bCs/>
          <w:sz w:val="26"/>
          <w:szCs w:val="26"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</w:t>
      </w:r>
      <w:r w:rsidR="00EB0299">
        <w:rPr>
          <w:bCs/>
          <w:sz w:val="26"/>
          <w:szCs w:val="26"/>
        </w:rPr>
        <w:br/>
      </w:r>
      <w:r w:rsidR="006026C0" w:rsidRPr="00EB0299">
        <w:rPr>
          <w:bCs/>
          <w:sz w:val="26"/>
          <w:szCs w:val="26"/>
        </w:rPr>
        <w:t>и т.д.);</w:t>
      </w:r>
    </w:p>
    <w:p w:rsidR="006026C0" w:rsidRPr="00EB0299" w:rsidRDefault="00F65619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6026C0" w:rsidRPr="00EB0299">
        <w:rPr>
          <w:bCs/>
          <w:sz w:val="26"/>
          <w:szCs w:val="26"/>
        </w:rPr>
        <w:t xml:space="preserve">ринимать участие в рассмотрении поступивших в </w:t>
      </w:r>
      <w:r w:rsidR="00E54F05" w:rsidRPr="00EB0299">
        <w:rPr>
          <w:sz w:val="26"/>
          <w:szCs w:val="26"/>
        </w:rPr>
        <w:t>МИ ФНС</w:t>
      </w:r>
      <w:r w:rsidR="006026C0" w:rsidRPr="00EB0299">
        <w:rPr>
          <w:bCs/>
          <w:sz w:val="26"/>
          <w:szCs w:val="26"/>
        </w:rPr>
        <w:t xml:space="preserve"> жалоб, претензий юридических лиц и</w:t>
      </w:r>
      <w:r w:rsidR="00E54F05" w:rsidRPr="00EB0299">
        <w:rPr>
          <w:bCs/>
          <w:sz w:val="26"/>
          <w:szCs w:val="26"/>
        </w:rPr>
        <w:t xml:space="preserve"> физических лиц</w:t>
      </w:r>
      <w:r w:rsidR="006026C0" w:rsidRPr="00EB0299">
        <w:rPr>
          <w:bCs/>
          <w:sz w:val="26"/>
          <w:szCs w:val="26"/>
        </w:rPr>
        <w:t xml:space="preserve"> на решения и действия нижестоящих </w:t>
      </w:r>
      <w:r w:rsidR="00E54F05" w:rsidRPr="00EB0299">
        <w:rPr>
          <w:bCs/>
          <w:sz w:val="26"/>
          <w:szCs w:val="26"/>
        </w:rPr>
        <w:t>налоговых органов</w:t>
      </w:r>
      <w:r w:rsidR="006026C0" w:rsidRPr="00EB0299">
        <w:rPr>
          <w:bCs/>
          <w:sz w:val="26"/>
          <w:szCs w:val="26"/>
        </w:rPr>
        <w:t xml:space="preserve">, сотрудников </w:t>
      </w:r>
      <w:r w:rsidR="00E54F05" w:rsidRPr="00EB0299">
        <w:rPr>
          <w:sz w:val="26"/>
          <w:szCs w:val="26"/>
        </w:rPr>
        <w:t>МИ ФНС</w:t>
      </w:r>
      <w:r w:rsidR="006026C0" w:rsidRPr="00EB0299">
        <w:rPr>
          <w:bCs/>
          <w:sz w:val="26"/>
          <w:szCs w:val="26"/>
        </w:rPr>
        <w:t xml:space="preserve"> и их должностных лиц;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lastRenderedPageBreak/>
        <w:t>о</w:t>
      </w:r>
      <w:r w:rsidR="006026C0" w:rsidRPr="00EB0299">
        <w:rPr>
          <w:bCs/>
          <w:sz w:val="26"/>
          <w:szCs w:val="26"/>
        </w:rPr>
        <w:t xml:space="preserve">существлять защиту прав и представление интересов </w:t>
      </w:r>
      <w:r w:rsidR="00E54F05" w:rsidRPr="00EB0299">
        <w:rPr>
          <w:sz w:val="26"/>
          <w:szCs w:val="26"/>
        </w:rPr>
        <w:t>МИ ФНС</w:t>
      </w:r>
      <w:r w:rsidR="006026C0" w:rsidRPr="00EB0299">
        <w:rPr>
          <w:bCs/>
          <w:sz w:val="26"/>
          <w:szCs w:val="26"/>
        </w:rPr>
        <w:t xml:space="preserve"> в судебных</w:t>
      </w:r>
      <w:r w:rsidR="00EB0299">
        <w:rPr>
          <w:bCs/>
          <w:sz w:val="26"/>
          <w:szCs w:val="26"/>
        </w:rPr>
        <w:br/>
      </w:r>
      <w:r w:rsidR="006026C0" w:rsidRPr="00EB0299">
        <w:rPr>
          <w:bCs/>
          <w:sz w:val="26"/>
          <w:szCs w:val="26"/>
        </w:rPr>
        <w:t>и правоохранительных органах;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6026C0" w:rsidRPr="00EB0299">
        <w:rPr>
          <w:bCs/>
          <w:sz w:val="26"/>
          <w:szCs w:val="26"/>
        </w:rPr>
        <w:t xml:space="preserve"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</w:t>
      </w:r>
      <w:proofErr w:type="gramStart"/>
      <w:r w:rsidR="006026C0" w:rsidRPr="00EB0299">
        <w:rPr>
          <w:bCs/>
          <w:sz w:val="26"/>
          <w:szCs w:val="26"/>
        </w:rPr>
        <w:t>контроль за</w:t>
      </w:r>
      <w:proofErr w:type="gramEnd"/>
      <w:r w:rsidR="006026C0" w:rsidRPr="00EB0299">
        <w:rPr>
          <w:bCs/>
          <w:sz w:val="26"/>
          <w:szCs w:val="26"/>
        </w:rPr>
        <w:t xml:space="preserve">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2166E8" w:rsidRPr="00EB0299">
        <w:rPr>
          <w:bCs/>
          <w:sz w:val="26"/>
          <w:szCs w:val="26"/>
        </w:rPr>
        <w:t>существлять дистанционный мониторинг;</w:t>
      </w:r>
    </w:p>
    <w:p w:rsidR="002166E8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п</w:t>
      </w:r>
      <w:r w:rsidR="002166E8" w:rsidRPr="00EB0299">
        <w:rPr>
          <w:bCs/>
          <w:sz w:val="26"/>
          <w:szCs w:val="26"/>
        </w:rPr>
        <w:t>ров</w:t>
      </w:r>
      <w:r w:rsidR="008C7921" w:rsidRPr="00EB0299">
        <w:rPr>
          <w:bCs/>
          <w:sz w:val="26"/>
          <w:szCs w:val="26"/>
        </w:rPr>
        <w:t>од</w:t>
      </w:r>
      <w:r w:rsidR="002166E8" w:rsidRPr="00EB0299">
        <w:rPr>
          <w:bCs/>
          <w:sz w:val="26"/>
          <w:szCs w:val="26"/>
        </w:rPr>
        <w:t>и</w:t>
      </w:r>
      <w:r w:rsidR="008C7921" w:rsidRPr="00EB0299">
        <w:rPr>
          <w:bCs/>
          <w:sz w:val="26"/>
          <w:szCs w:val="26"/>
        </w:rPr>
        <w:t xml:space="preserve">ть </w:t>
      </w:r>
      <w:proofErr w:type="spellStart"/>
      <w:r w:rsidR="008C7921" w:rsidRPr="00EB0299">
        <w:rPr>
          <w:bCs/>
          <w:sz w:val="26"/>
          <w:szCs w:val="26"/>
        </w:rPr>
        <w:t>постпроверочный</w:t>
      </w:r>
      <w:proofErr w:type="spellEnd"/>
      <w:r w:rsidR="002166E8" w:rsidRPr="00EB0299">
        <w:rPr>
          <w:bCs/>
          <w:sz w:val="26"/>
          <w:szCs w:val="26"/>
        </w:rPr>
        <w:t xml:space="preserve"> контрол</w:t>
      </w:r>
      <w:r w:rsidR="008C7921" w:rsidRPr="00EB0299">
        <w:rPr>
          <w:bCs/>
          <w:sz w:val="26"/>
          <w:szCs w:val="26"/>
        </w:rPr>
        <w:t>ь</w:t>
      </w:r>
      <w:r w:rsidR="00190B29" w:rsidRPr="00EB0299">
        <w:rPr>
          <w:bCs/>
          <w:sz w:val="26"/>
          <w:szCs w:val="26"/>
        </w:rPr>
        <w:t xml:space="preserve"> в части правовой работы</w:t>
      </w:r>
      <w:r w:rsidR="002166E8" w:rsidRPr="00EB0299">
        <w:rPr>
          <w:bCs/>
          <w:sz w:val="26"/>
          <w:szCs w:val="26"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Pr="00EB0299" w:rsidRDefault="00481D68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</w:t>
      </w:r>
      <w:r w:rsidR="008C7921" w:rsidRPr="00EB0299">
        <w:rPr>
          <w:sz w:val="26"/>
          <w:szCs w:val="26"/>
        </w:rPr>
        <w:t>существлять внутренний контроль исполнения возложенных функций в соответствии</w:t>
      </w:r>
      <w:r w:rsidR="004C4733">
        <w:rPr>
          <w:sz w:val="26"/>
          <w:szCs w:val="26"/>
        </w:rPr>
        <w:br/>
      </w:r>
      <w:r w:rsidR="008C7921" w:rsidRPr="00EB0299">
        <w:rPr>
          <w:sz w:val="26"/>
          <w:szCs w:val="26"/>
        </w:rPr>
        <w:t>с ут</w:t>
      </w:r>
      <w:r w:rsidRPr="00EB0299">
        <w:rPr>
          <w:sz w:val="26"/>
          <w:szCs w:val="26"/>
        </w:rPr>
        <w:t>вер</w:t>
      </w:r>
      <w:r w:rsidR="008C7921" w:rsidRPr="00EB0299">
        <w:rPr>
          <w:sz w:val="26"/>
          <w:szCs w:val="26"/>
        </w:rPr>
        <w:t>ждёнными картами внутреннего контроля отдела;</w:t>
      </w:r>
    </w:p>
    <w:p w:rsidR="006026C0" w:rsidRPr="00EB0299" w:rsidRDefault="00481D68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частвовать в организации и проведении мероприятий по повышению деловой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 xml:space="preserve">и профессиональной квалификации сотрудников </w:t>
      </w:r>
      <w:r w:rsidR="00E54F05" w:rsidRPr="00EB0299">
        <w:rPr>
          <w:sz w:val="26"/>
          <w:szCs w:val="26"/>
        </w:rPr>
        <w:t>МИ ФНС</w:t>
      </w:r>
      <w:r w:rsidR="006026C0" w:rsidRPr="00EB0299">
        <w:rPr>
          <w:sz w:val="26"/>
          <w:szCs w:val="26"/>
        </w:rPr>
        <w:t xml:space="preserve"> и нижестоящих налоговых инспекций;</w:t>
      </w:r>
    </w:p>
    <w:p w:rsidR="006026C0" w:rsidRPr="00EB0299" w:rsidRDefault="00481D68" w:rsidP="002166E8">
      <w:pPr>
        <w:ind w:firstLine="708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у</w:t>
      </w:r>
      <w:r w:rsidR="006026C0" w:rsidRPr="00EB0299">
        <w:rPr>
          <w:bCs/>
          <w:sz w:val="26"/>
          <w:szCs w:val="26"/>
        </w:rPr>
        <w:t>частвовать в работе комиссий по вопросам, отнесенным к компетенции отдела;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</w:t>
      </w:r>
      <w:r w:rsidR="006026C0" w:rsidRPr="00EB0299">
        <w:rPr>
          <w:bCs/>
          <w:sz w:val="26"/>
          <w:szCs w:val="26"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026C0" w:rsidRPr="00EB0299" w:rsidRDefault="00481D68" w:rsidP="006026C0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</w:t>
      </w:r>
      <w:r w:rsidR="006026C0" w:rsidRPr="00EB0299">
        <w:rPr>
          <w:bCs/>
          <w:sz w:val="26"/>
          <w:szCs w:val="26"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EB0299">
        <w:rPr>
          <w:bCs/>
          <w:sz w:val="26"/>
          <w:szCs w:val="26"/>
        </w:rPr>
        <w:t>правовым</w:t>
      </w:r>
      <w:r w:rsidR="006026C0" w:rsidRPr="00EB0299">
        <w:rPr>
          <w:bCs/>
          <w:sz w:val="26"/>
          <w:szCs w:val="26"/>
        </w:rPr>
        <w:t xml:space="preserve"> отделом </w:t>
      </w:r>
      <w:r w:rsidR="00190B29" w:rsidRPr="00EB0299">
        <w:rPr>
          <w:sz w:val="26"/>
          <w:szCs w:val="26"/>
        </w:rPr>
        <w:t>МИ ФНС</w:t>
      </w:r>
      <w:r w:rsidR="006026C0" w:rsidRPr="00EB0299">
        <w:rPr>
          <w:bCs/>
          <w:sz w:val="26"/>
          <w:szCs w:val="26"/>
        </w:rPr>
        <w:t>;</w:t>
      </w:r>
    </w:p>
    <w:p w:rsidR="00432AF3" w:rsidRPr="00EB0299" w:rsidRDefault="00481D68" w:rsidP="00432AF3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432AF3" w:rsidRPr="00EB0299">
        <w:rPr>
          <w:bCs/>
          <w:sz w:val="26"/>
          <w:szCs w:val="26"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190B29" w:rsidRPr="00EB0299">
        <w:rPr>
          <w:sz w:val="26"/>
          <w:szCs w:val="26"/>
        </w:rPr>
        <w:t>МИ ФНС</w:t>
      </w:r>
      <w:r w:rsidR="00432AF3" w:rsidRPr="00EB0299">
        <w:rPr>
          <w:bCs/>
          <w:sz w:val="26"/>
          <w:szCs w:val="26"/>
        </w:rPr>
        <w:t>);</w:t>
      </w:r>
    </w:p>
    <w:p w:rsidR="00F75E88" w:rsidRPr="00EB0299" w:rsidRDefault="00481D68" w:rsidP="00F75E88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о</w:t>
      </w:r>
      <w:r w:rsidR="00F75E88" w:rsidRPr="00EB0299">
        <w:rPr>
          <w:bCs/>
          <w:sz w:val="26"/>
          <w:szCs w:val="26"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</w:t>
      </w:r>
      <w:r w:rsidR="00EB0299">
        <w:rPr>
          <w:bCs/>
          <w:sz w:val="26"/>
          <w:szCs w:val="26"/>
        </w:rPr>
        <w:br/>
      </w:r>
      <w:r w:rsidR="00F75E88" w:rsidRPr="00EB0299">
        <w:rPr>
          <w:bCs/>
          <w:sz w:val="26"/>
          <w:szCs w:val="26"/>
        </w:rPr>
        <w:t>пп.2 п.2 ст. 45 НК РФ  в соответствии с Письмами и Приказами ФНС России;</w:t>
      </w:r>
    </w:p>
    <w:p w:rsidR="007B588F" w:rsidRPr="00EB0299" w:rsidRDefault="00481D68" w:rsidP="007B588F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</w:t>
      </w:r>
      <w:r w:rsidR="007B588F" w:rsidRPr="00EB0299">
        <w:rPr>
          <w:sz w:val="26"/>
          <w:szCs w:val="26"/>
        </w:rPr>
        <w:t>существлять сбор, обработку и анализ отчетн</w:t>
      </w:r>
      <w:r w:rsidR="000C04E7" w:rsidRPr="00EB0299">
        <w:rPr>
          <w:sz w:val="26"/>
          <w:szCs w:val="26"/>
        </w:rPr>
        <w:t>ости, направляемой в ФНС России;</w:t>
      </w:r>
      <w:r w:rsidR="0013015F" w:rsidRPr="00EB0299">
        <w:rPr>
          <w:sz w:val="26"/>
          <w:szCs w:val="26"/>
        </w:rPr>
        <w:t xml:space="preserve"> 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своевременно и качественно исполнять поручения (письма, запросы) ФНС России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 xml:space="preserve">и руководства МИ ФНС, данные в пределах их полномочий, установленных законодательством Российской Федерации, осуществлять </w:t>
      </w:r>
      <w:proofErr w:type="gramStart"/>
      <w:r w:rsidRPr="00EB0299">
        <w:rPr>
          <w:bCs/>
          <w:sz w:val="26"/>
          <w:szCs w:val="26"/>
        </w:rPr>
        <w:t>контроль за</w:t>
      </w:r>
      <w:proofErr w:type="gramEnd"/>
      <w:r w:rsidRPr="00EB0299">
        <w:rPr>
          <w:bCs/>
          <w:sz w:val="26"/>
          <w:szCs w:val="26"/>
        </w:rPr>
        <w:t xml:space="preserve"> их исполнением;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соблюдать служебную и исполнительскую дисциплину;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соблюдать требования по обращению с информационными ресурсами, содержащими сведения, составляющими служебную тайну. </w:t>
      </w:r>
      <w:proofErr w:type="gramStart"/>
      <w:r w:rsidRPr="00EB0299">
        <w:rPr>
          <w:bCs/>
          <w:sz w:val="26"/>
          <w:szCs w:val="26"/>
        </w:rPr>
        <w:t>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  <w:proofErr w:type="gramEnd"/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 целях обеспечения эффективной работы отдела своевременно и добросовестно,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>на высоком профессиональном уровне соблюдать положения Должностного регламента, Служебного распорядка МИ ФНС и иных документов, регламентирующих профессиональную служебную деятельность государственного гражданского служащего;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proofErr w:type="gramStart"/>
      <w:r w:rsidRPr="00EB0299">
        <w:rPr>
          <w:bCs/>
          <w:sz w:val="26"/>
          <w:szCs w:val="26"/>
        </w:rPr>
        <w:t>в рамках компетенции отдела осуществлять иные функции,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>от 30 сентября 2004 г. № 506, положением о МИ ФНС, утвержденным руководителем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>ФНС России;</w:t>
      </w:r>
      <w:proofErr w:type="gramEnd"/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строго соблюдать правила пожарной безопасности, электробезопасности и требований охраны труда;</w:t>
      </w:r>
    </w:p>
    <w:p w:rsidR="0036151D" w:rsidRPr="00EB0299" w:rsidRDefault="0036151D" w:rsidP="0036151D">
      <w:pPr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уведомлять представителя нанимателя </w:t>
      </w:r>
      <w:proofErr w:type="gramStart"/>
      <w:r w:rsidRPr="00EB0299">
        <w:rPr>
          <w:bCs/>
          <w:sz w:val="26"/>
          <w:szCs w:val="26"/>
        </w:rPr>
        <w:t>о</w:t>
      </w:r>
      <w:proofErr w:type="gramEnd"/>
      <w:r w:rsidRPr="00EB0299">
        <w:rPr>
          <w:bCs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0C04E7" w:rsidRPr="00EB0299" w:rsidRDefault="000C04E7" w:rsidP="000C04E7">
      <w:pPr>
        <w:tabs>
          <w:tab w:val="left" w:pos="7020"/>
        </w:tabs>
        <w:ind w:firstLine="720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выполнять по указанию начальника правового отдела, руководства МИ ФНС, обязанности исходя из задач, стоящих перед правовым отделом МИ ФНС.</w:t>
      </w:r>
    </w:p>
    <w:p w:rsidR="006026C0" w:rsidRPr="00EB0299" w:rsidRDefault="00710F1F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2E2C78">
        <w:rPr>
          <w:sz w:val="26"/>
          <w:szCs w:val="26"/>
        </w:rPr>
        <w:t>специалист</w:t>
      </w:r>
      <w:r w:rsidR="00E406B4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имеет право:</w:t>
      </w:r>
    </w:p>
    <w:p w:rsidR="006026C0" w:rsidRPr="00EB0299" w:rsidRDefault="008C7921" w:rsidP="006026C0">
      <w:pPr>
        <w:tabs>
          <w:tab w:val="left" w:pos="7740"/>
        </w:tabs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з</w:t>
      </w:r>
      <w:r w:rsidR="006026C0" w:rsidRPr="00EB0299">
        <w:rPr>
          <w:sz w:val="26"/>
          <w:szCs w:val="26"/>
        </w:rPr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>для исполнения должностных обязанностей;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олучать доступ к документам и материалам, содержащим сведения, относящиеся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>к служебной и налоговой тайне, в составе и объеме, необходимом для выполнения должностных обязанностей;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д</w:t>
      </w:r>
      <w:r w:rsidR="006026C0" w:rsidRPr="00EB0299">
        <w:rPr>
          <w:sz w:val="26"/>
          <w:szCs w:val="26"/>
        </w:rPr>
        <w:t xml:space="preserve">окладывать начальнику </w:t>
      </w:r>
      <w:r w:rsidR="00C76400" w:rsidRPr="00EB0299">
        <w:rPr>
          <w:sz w:val="26"/>
          <w:szCs w:val="26"/>
        </w:rPr>
        <w:t>правового</w:t>
      </w:r>
      <w:r w:rsidR="006026C0" w:rsidRPr="00EB0299">
        <w:rPr>
          <w:sz w:val="26"/>
          <w:szCs w:val="26"/>
        </w:rPr>
        <w:t xml:space="preserve"> отдела и его заместителям о выявленных резервах</w:t>
      </w:r>
      <w:r w:rsidR="004C4733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>и возможностях улучшения работы; вносить предложения по совершенствованию работы отдела;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т</w:t>
      </w:r>
      <w:r w:rsidR="006026C0" w:rsidRPr="00EB0299">
        <w:rPr>
          <w:sz w:val="26"/>
          <w:szCs w:val="26"/>
        </w:rPr>
        <w:t xml:space="preserve">ребовать в установленном порядке от начальника отдела и других должностных лиц </w:t>
      </w:r>
      <w:r w:rsidR="000C04E7" w:rsidRPr="00EB0299">
        <w:rPr>
          <w:bCs/>
          <w:sz w:val="26"/>
          <w:szCs w:val="26"/>
        </w:rPr>
        <w:t>МИ ФНС</w:t>
      </w:r>
      <w:r w:rsidR="006026C0" w:rsidRPr="00EB0299">
        <w:rPr>
          <w:sz w:val="26"/>
          <w:szCs w:val="26"/>
        </w:rPr>
        <w:t xml:space="preserve"> и </w:t>
      </w:r>
      <w:r w:rsidR="000C04E7" w:rsidRPr="00EB0299">
        <w:rPr>
          <w:sz w:val="26"/>
          <w:szCs w:val="26"/>
        </w:rPr>
        <w:t>нижестоящих налоговых органов</w:t>
      </w:r>
      <w:r w:rsidR="006026C0" w:rsidRPr="00EB0299">
        <w:rPr>
          <w:sz w:val="26"/>
          <w:szCs w:val="26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частвовать в обсуждении текущих и перспективных планов работы;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редставительствовать от имени отдела по вопросам, входящим в круг</w:t>
      </w:r>
      <w:r w:rsidR="00A95CA4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его обязанностей, в территориальных налоговых органах и других организациях;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с</w:t>
      </w:r>
      <w:r w:rsidR="006026C0" w:rsidRPr="00EB0299">
        <w:rPr>
          <w:sz w:val="26"/>
          <w:szCs w:val="26"/>
        </w:rPr>
        <w:t xml:space="preserve">тавить перед руководством </w:t>
      </w:r>
      <w:r w:rsidR="000C04E7" w:rsidRPr="00EB0299">
        <w:rPr>
          <w:bCs/>
          <w:sz w:val="26"/>
          <w:szCs w:val="26"/>
        </w:rPr>
        <w:t>МИ ФНС</w:t>
      </w:r>
      <w:r w:rsidR="006026C0" w:rsidRPr="00EB0299">
        <w:rPr>
          <w:sz w:val="26"/>
          <w:szCs w:val="26"/>
        </w:rPr>
        <w:t xml:space="preserve"> вопросы о переносе в установленном порядке сроков </w:t>
      </w:r>
      <w:r w:rsidR="000C04E7" w:rsidRPr="00EB0299">
        <w:rPr>
          <w:sz w:val="26"/>
          <w:szCs w:val="26"/>
        </w:rPr>
        <w:t>исполнения поручений</w:t>
      </w:r>
      <w:r w:rsidR="006026C0" w:rsidRPr="00EB0299">
        <w:rPr>
          <w:sz w:val="26"/>
          <w:szCs w:val="26"/>
        </w:rPr>
        <w:t>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ринимать участие в совещаниях по обсуждению вопросов, связанных с н</w:t>
      </w:r>
      <w:r w:rsidR="000C3BA1" w:rsidRPr="00EB0299">
        <w:rPr>
          <w:sz w:val="26"/>
          <w:szCs w:val="26"/>
        </w:rPr>
        <w:t>аправлением деятельности отдела;</w:t>
      </w:r>
    </w:p>
    <w:p w:rsidR="003465F8" w:rsidRPr="00EB0299" w:rsidRDefault="00481D68" w:rsidP="000C3BA1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0C3BA1" w:rsidRPr="00EB0299">
        <w:rPr>
          <w:sz w:val="26"/>
          <w:szCs w:val="26"/>
        </w:rPr>
        <w:t>ользоваться другими правами, необходимыми для выполнения своих должностных обязанностей.</w:t>
      </w:r>
    </w:p>
    <w:p w:rsidR="00696859" w:rsidRPr="00EB0299" w:rsidRDefault="00696859" w:rsidP="00696859">
      <w:pPr>
        <w:widowControl w:val="0"/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10. </w:t>
      </w:r>
      <w:r w:rsidR="002E2C78">
        <w:rPr>
          <w:sz w:val="26"/>
          <w:szCs w:val="26"/>
        </w:rPr>
        <w:t>Специалист</w:t>
      </w:r>
      <w:r w:rsidRPr="00EB029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>о Федеральной налоговой службе, Положением о</w:t>
      </w:r>
      <w:r w:rsidR="000C04E7" w:rsidRPr="00EB0299">
        <w:rPr>
          <w:sz w:val="26"/>
          <w:szCs w:val="26"/>
        </w:rPr>
        <w:t xml:space="preserve"> </w:t>
      </w:r>
      <w:r w:rsidR="000C04E7" w:rsidRPr="00EB0299">
        <w:rPr>
          <w:bCs/>
          <w:sz w:val="26"/>
          <w:szCs w:val="26"/>
        </w:rPr>
        <w:t>МИ ФНС</w:t>
      </w:r>
      <w:r w:rsidRPr="00EB0299">
        <w:rPr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784C79" w:rsidRPr="00EB0299" w:rsidRDefault="00696859" w:rsidP="00C1328E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11</w:t>
      </w:r>
      <w:r w:rsidR="006026C0" w:rsidRPr="00EB0299">
        <w:rPr>
          <w:sz w:val="26"/>
          <w:szCs w:val="26"/>
        </w:rPr>
        <w:t xml:space="preserve">. </w:t>
      </w:r>
      <w:r w:rsidR="002E2C78">
        <w:rPr>
          <w:sz w:val="26"/>
          <w:szCs w:val="26"/>
        </w:rPr>
        <w:t>Специалист</w:t>
      </w:r>
      <w:r w:rsidR="006026C0" w:rsidRPr="00EB0299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 w:rsidR="00EB0299">
        <w:rPr>
          <w:sz w:val="26"/>
          <w:szCs w:val="26"/>
        </w:rPr>
        <w:br/>
      </w:r>
      <w:r w:rsidR="006026C0" w:rsidRPr="00EB0299">
        <w:rPr>
          <w:sz w:val="26"/>
          <w:szCs w:val="26"/>
        </w:rPr>
        <w:t xml:space="preserve">с </w:t>
      </w:r>
      <w:r w:rsidR="006026C0" w:rsidRPr="00EB0299">
        <w:rPr>
          <w:bCs/>
          <w:sz w:val="26"/>
          <w:szCs w:val="26"/>
        </w:rPr>
        <w:t>законодательством</w:t>
      </w:r>
      <w:r w:rsidR="006026C0" w:rsidRPr="00EB0299">
        <w:rPr>
          <w:sz w:val="26"/>
          <w:szCs w:val="26"/>
        </w:rPr>
        <w:t xml:space="preserve"> Российской Федерации.</w:t>
      </w:r>
      <w:r w:rsidRPr="00EB0299">
        <w:rPr>
          <w:sz w:val="26"/>
          <w:szCs w:val="26"/>
        </w:rPr>
        <w:t xml:space="preserve"> Кроме того, </w:t>
      </w:r>
      <w:r w:rsidR="002E2C78">
        <w:rPr>
          <w:sz w:val="26"/>
          <w:szCs w:val="26"/>
        </w:rPr>
        <w:t>специалист</w:t>
      </w:r>
      <w:r w:rsidR="00157B00" w:rsidRPr="00EB0299">
        <w:rPr>
          <w:sz w:val="26"/>
          <w:szCs w:val="26"/>
        </w:rPr>
        <w:t xml:space="preserve"> несет ответственность: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EB0299">
        <w:rPr>
          <w:bCs/>
          <w:sz w:val="26"/>
          <w:szCs w:val="26"/>
        </w:rPr>
        <w:t>указаний</w:t>
      </w:r>
      <w:proofErr w:type="gramEnd"/>
      <w:r w:rsidRPr="00EB0299">
        <w:rPr>
          <w:bCs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имущественный ущерб, причиненный по его вине;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разглашение государственной и налоговой тайны, иной информации, ставшей</w:t>
      </w:r>
      <w:r w:rsidR="00EB0299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>ему известной в связи с исполнением должностных обязанностей;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F68E4" w:rsidRPr="00EB0299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EB0299">
        <w:rPr>
          <w:bCs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C04E7" w:rsidRPr="00EB0299">
        <w:rPr>
          <w:bCs/>
          <w:sz w:val="26"/>
          <w:szCs w:val="26"/>
        </w:rPr>
        <w:t>МИ ФНС</w:t>
      </w:r>
      <w:r w:rsidRPr="00EB0299">
        <w:rPr>
          <w:bCs/>
          <w:sz w:val="26"/>
          <w:szCs w:val="26"/>
        </w:rPr>
        <w:t>, иных должностных обязанностей, предусмотренных настоящим Регламентом в соответствии</w:t>
      </w:r>
      <w:r w:rsidR="004C4733">
        <w:rPr>
          <w:bCs/>
          <w:sz w:val="26"/>
          <w:szCs w:val="26"/>
        </w:rPr>
        <w:br/>
      </w:r>
      <w:r w:rsidRPr="00EB0299">
        <w:rPr>
          <w:bCs/>
          <w:sz w:val="26"/>
          <w:szCs w:val="26"/>
        </w:rPr>
        <w:t>с уголовным, административным, гражданским законодательством, а также законодательством о гражданской службе.</w:t>
      </w:r>
    </w:p>
    <w:p w:rsidR="006026C0" w:rsidRPr="00EB0299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  <w:lang w:val="en-US"/>
        </w:rPr>
        <w:lastRenderedPageBreak/>
        <w:t>I</w:t>
      </w:r>
      <w:r w:rsidR="006026C0" w:rsidRPr="00EB029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E2C78">
        <w:rPr>
          <w:rFonts w:ascii="Times New Roman" w:hAnsi="Times New Roman" w:cs="Times New Roman"/>
          <w:sz w:val="26"/>
          <w:szCs w:val="26"/>
        </w:rPr>
        <w:t>специалист</w:t>
      </w:r>
      <w:r w:rsidR="001D7C79" w:rsidRPr="00EB0299">
        <w:rPr>
          <w:rFonts w:ascii="Times New Roman" w:hAnsi="Times New Roman" w:cs="Times New Roman"/>
          <w:sz w:val="26"/>
          <w:szCs w:val="26"/>
        </w:rPr>
        <w:t xml:space="preserve"> </w:t>
      </w:r>
      <w:r w:rsidR="006026C0" w:rsidRPr="00EB0299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6026C0" w:rsidRPr="00EB0299" w:rsidRDefault="000625DD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2.</w:t>
      </w:r>
      <w:r w:rsidR="006026C0" w:rsidRPr="00EB0299">
        <w:rPr>
          <w:sz w:val="26"/>
          <w:szCs w:val="26"/>
        </w:rPr>
        <w:t xml:space="preserve"> При исполнении служебных обязанностей </w:t>
      </w:r>
      <w:r w:rsidR="002E2C78">
        <w:rPr>
          <w:sz w:val="26"/>
          <w:szCs w:val="26"/>
        </w:rPr>
        <w:t>специали</w:t>
      </w:r>
      <w:proofErr w:type="gramStart"/>
      <w:r w:rsidR="002E2C78">
        <w:rPr>
          <w:sz w:val="26"/>
          <w:szCs w:val="26"/>
        </w:rPr>
        <w:t>ст</w:t>
      </w:r>
      <w:r w:rsidR="001D7C79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впр</w:t>
      </w:r>
      <w:proofErr w:type="gramEnd"/>
      <w:r w:rsidR="006026C0" w:rsidRPr="00EB0299">
        <w:rPr>
          <w:sz w:val="26"/>
          <w:szCs w:val="26"/>
        </w:rPr>
        <w:t>аве самостоятельно принимать решения по вопросам: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организации работы по реали</w:t>
      </w:r>
      <w:r w:rsidR="00784C79" w:rsidRPr="00EB0299">
        <w:rPr>
          <w:sz w:val="26"/>
          <w:szCs w:val="26"/>
        </w:rPr>
        <w:t>зации возложенных на него задач и</w:t>
      </w:r>
      <w:r w:rsidRPr="00EB0299">
        <w:rPr>
          <w:sz w:val="26"/>
          <w:szCs w:val="26"/>
        </w:rPr>
        <w:t xml:space="preserve"> функций в пределах служебных полномочий.</w:t>
      </w:r>
    </w:p>
    <w:p w:rsidR="006026C0" w:rsidRPr="00EB0299" w:rsidRDefault="00696859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13</w:t>
      </w:r>
      <w:r w:rsidR="006026C0" w:rsidRPr="00EB0299">
        <w:rPr>
          <w:sz w:val="26"/>
          <w:szCs w:val="26"/>
        </w:rPr>
        <w:t xml:space="preserve">. При исполнении служебных обязанностей </w:t>
      </w:r>
      <w:r w:rsidR="002E2C78">
        <w:rPr>
          <w:sz w:val="26"/>
          <w:szCs w:val="26"/>
        </w:rPr>
        <w:t>специалист</w:t>
      </w:r>
      <w:r w:rsidR="009E0785" w:rsidRPr="00EB0299">
        <w:rPr>
          <w:sz w:val="26"/>
          <w:szCs w:val="26"/>
        </w:rPr>
        <w:t xml:space="preserve"> </w:t>
      </w:r>
      <w:r w:rsidR="006026C0" w:rsidRPr="00EB0299">
        <w:rPr>
          <w:sz w:val="26"/>
          <w:szCs w:val="26"/>
        </w:rPr>
        <w:t>обязан самостоятельно принимать решения по вопросам: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организации работы по реализации возложенных на него задач</w:t>
      </w:r>
      <w:r w:rsidR="00784C79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и функций в пределах служебных полномочий.</w:t>
      </w:r>
    </w:p>
    <w:p w:rsidR="006026C0" w:rsidRPr="00EB0299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E2C78">
        <w:rPr>
          <w:rFonts w:ascii="Times New Roman" w:hAnsi="Times New Roman" w:cs="Times New Roman"/>
          <w:sz w:val="26"/>
          <w:szCs w:val="26"/>
        </w:rPr>
        <w:t>специалист</w:t>
      </w:r>
      <w:r w:rsidRPr="00EB0299">
        <w:rPr>
          <w:rFonts w:ascii="Times New Roman" w:hAnsi="Times New Roman" w:cs="Times New Roman"/>
          <w:sz w:val="26"/>
          <w:szCs w:val="26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96859" w:rsidRPr="00EB0299" w:rsidRDefault="000625DD" w:rsidP="00157B00">
      <w:pPr>
        <w:ind w:firstLine="709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4</w:t>
      </w:r>
      <w:r w:rsidR="006026C0" w:rsidRPr="00EB0299">
        <w:rPr>
          <w:sz w:val="26"/>
          <w:szCs w:val="26"/>
        </w:rPr>
        <w:t xml:space="preserve">. </w:t>
      </w:r>
      <w:r w:rsidR="002E2C78">
        <w:rPr>
          <w:sz w:val="26"/>
          <w:szCs w:val="26"/>
        </w:rPr>
        <w:t>Специали</w:t>
      </w:r>
      <w:proofErr w:type="gramStart"/>
      <w:r w:rsidR="002E2C78">
        <w:rPr>
          <w:sz w:val="26"/>
          <w:szCs w:val="26"/>
        </w:rPr>
        <w:t>ст</w:t>
      </w:r>
      <w:r w:rsidR="001D7C79" w:rsidRPr="00EB0299">
        <w:rPr>
          <w:sz w:val="26"/>
          <w:szCs w:val="26"/>
        </w:rPr>
        <w:t xml:space="preserve"> </w:t>
      </w:r>
      <w:r w:rsidR="00696859" w:rsidRPr="00EB0299">
        <w:rPr>
          <w:sz w:val="26"/>
          <w:szCs w:val="26"/>
        </w:rPr>
        <w:t>в пр</w:t>
      </w:r>
      <w:proofErr w:type="gramEnd"/>
      <w:r w:rsidR="00696859" w:rsidRPr="00EB0299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EB0299" w:rsidRDefault="006026C0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EB0299" w:rsidRDefault="006026C0" w:rsidP="006026C0">
      <w:pPr>
        <w:ind w:firstLine="54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 </w:t>
      </w:r>
      <w:r w:rsidR="007F103E" w:rsidRPr="00EB0299">
        <w:rPr>
          <w:sz w:val="26"/>
          <w:szCs w:val="26"/>
        </w:rPr>
        <w:tab/>
      </w:r>
      <w:r w:rsidRPr="00EB0299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6026C0" w:rsidRPr="00EB0299" w:rsidRDefault="006026C0" w:rsidP="006026C0">
      <w:pPr>
        <w:ind w:firstLine="54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 </w:t>
      </w:r>
      <w:r w:rsidR="007F103E" w:rsidRPr="00EB0299">
        <w:rPr>
          <w:sz w:val="26"/>
          <w:szCs w:val="26"/>
        </w:rPr>
        <w:tab/>
      </w:r>
      <w:r w:rsidRPr="00EB0299">
        <w:rPr>
          <w:sz w:val="26"/>
          <w:szCs w:val="26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EB0299" w:rsidRDefault="006026C0" w:rsidP="006026C0">
      <w:pPr>
        <w:ind w:firstLine="54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 xml:space="preserve"> </w:t>
      </w:r>
      <w:r w:rsidR="007F103E" w:rsidRPr="00EB0299">
        <w:rPr>
          <w:sz w:val="26"/>
          <w:szCs w:val="26"/>
        </w:rPr>
        <w:tab/>
      </w:r>
      <w:r w:rsidRPr="00EB0299">
        <w:rPr>
          <w:sz w:val="26"/>
          <w:szCs w:val="26"/>
        </w:rPr>
        <w:t>иным вопросам.</w:t>
      </w:r>
    </w:p>
    <w:p w:rsidR="006026C0" w:rsidRPr="00EB0299" w:rsidRDefault="000625DD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5</w:t>
      </w:r>
      <w:r w:rsidR="006026C0" w:rsidRPr="00EB0299">
        <w:rPr>
          <w:sz w:val="26"/>
          <w:szCs w:val="26"/>
        </w:rPr>
        <w:t xml:space="preserve">. </w:t>
      </w:r>
      <w:r w:rsidR="002E2C78">
        <w:rPr>
          <w:sz w:val="26"/>
          <w:szCs w:val="26"/>
        </w:rPr>
        <w:t>Специали</w:t>
      </w:r>
      <w:proofErr w:type="gramStart"/>
      <w:r w:rsidR="002E2C78">
        <w:rPr>
          <w:sz w:val="26"/>
          <w:szCs w:val="26"/>
        </w:rPr>
        <w:t>ст</w:t>
      </w:r>
      <w:r w:rsidR="006026C0" w:rsidRPr="00EB0299">
        <w:rPr>
          <w:sz w:val="26"/>
          <w:szCs w:val="26"/>
        </w:rPr>
        <w:t xml:space="preserve"> </w:t>
      </w:r>
      <w:r w:rsidR="00696859" w:rsidRPr="00EB0299">
        <w:rPr>
          <w:sz w:val="26"/>
          <w:szCs w:val="26"/>
        </w:rPr>
        <w:t>в пр</w:t>
      </w:r>
      <w:proofErr w:type="gramEnd"/>
      <w:r w:rsidR="00696859" w:rsidRPr="00EB0299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</w:t>
      </w:r>
      <w:r w:rsidR="006026C0" w:rsidRPr="00EB0299">
        <w:rPr>
          <w:sz w:val="26"/>
          <w:szCs w:val="26"/>
        </w:rPr>
        <w:t>: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</w:t>
      </w:r>
      <w:r w:rsidR="006026C0" w:rsidRPr="00EB0299">
        <w:rPr>
          <w:sz w:val="26"/>
          <w:szCs w:val="26"/>
        </w:rPr>
        <w:t>одготовка информации;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а</w:t>
      </w:r>
      <w:r w:rsidR="006026C0" w:rsidRPr="00EB0299">
        <w:rPr>
          <w:sz w:val="26"/>
          <w:szCs w:val="26"/>
        </w:rPr>
        <w:t>нализ факторов, влияющих на содержание проекта;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р</w:t>
      </w:r>
      <w:r w:rsidR="006026C0" w:rsidRPr="00EB0299">
        <w:rPr>
          <w:sz w:val="26"/>
          <w:szCs w:val="26"/>
        </w:rPr>
        <w:t>азработка и оценка возможных вариантов, выбор наиболее приемлемого варианта проекта;</w:t>
      </w:r>
    </w:p>
    <w:p w:rsidR="006026C0" w:rsidRPr="00EB0299" w:rsidRDefault="00481D68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у</w:t>
      </w:r>
      <w:r w:rsidR="006026C0" w:rsidRPr="00EB0299">
        <w:rPr>
          <w:sz w:val="26"/>
          <w:szCs w:val="26"/>
        </w:rPr>
        <w:t>частие в обсуждении проекта.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VI. Сроки и процедуры по</w:t>
      </w:r>
      <w:r w:rsidR="00157B00" w:rsidRPr="00EB0299">
        <w:rPr>
          <w:rFonts w:ascii="Times New Roman" w:hAnsi="Times New Roman" w:cs="Times New Roman"/>
          <w:sz w:val="26"/>
          <w:szCs w:val="26"/>
        </w:rPr>
        <w:t>дготовки, рассмотрения проектов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 xml:space="preserve">управленческих и иных </w:t>
      </w:r>
      <w:r w:rsidR="00157B00" w:rsidRPr="00EB0299">
        <w:rPr>
          <w:rFonts w:ascii="Times New Roman" w:hAnsi="Times New Roman" w:cs="Times New Roman"/>
          <w:sz w:val="26"/>
          <w:szCs w:val="26"/>
        </w:rPr>
        <w:t>решений, порядок согласования и</w:t>
      </w:r>
    </w:p>
    <w:p w:rsidR="006026C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595E8B" w:rsidRPr="00EB0299" w:rsidRDefault="006026C0" w:rsidP="00595E8B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6</w:t>
      </w:r>
      <w:r w:rsidRPr="00EB0299">
        <w:rPr>
          <w:sz w:val="26"/>
          <w:szCs w:val="26"/>
        </w:rPr>
        <w:t xml:space="preserve">. </w:t>
      </w:r>
      <w:r w:rsidR="00595E8B" w:rsidRPr="00EB0299">
        <w:rPr>
          <w:sz w:val="26"/>
          <w:szCs w:val="26"/>
        </w:rPr>
        <w:t xml:space="preserve">В соответствии со своими должностными обязанностями </w:t>
      </w:r>
      <w:r w:rsidR="002E2C78">
        <w:rPr>
          <w:sz w:val="26"/>
          <w:szCs w:val="26"/>
        </w:rPr>
        <w:t>специалист</w:t>
      </w:r>
      <w:r w:rsidR="009E0785" w:rsidRPr="00EB0299">
        <w:rPr>
          <w:sz w:val="26"/>
          <w:szCs w:val="26"/>
        </w:rPr>
        <w:t xml:space="preserve"> </w:t>
      </w:r>
      <w:r w:rsidR="00595E8B" w:rsidRPr="00EB0299">
        <w:rPr>
          <w:sz w:val="26"/>
          <w:szCs w:val="26"/>
        </w:rPr>
        <w:t>принимает решения в сроки, установленные законодательными</w:t>
      </w:r>
      <w:r w:rsidR="00696859" w:rsidRPr="00EB0299">
        <w:rPr>
          <w:sz w:val="26"/>
          <w:szCs w:val="26"/>
        </w:rPr>
        <w:t xml:space="preserve"> и</w:t>
      </w:r>
      <w:r w:rsidR="00595E8B" w:rsidRPr="00EB0299">
        <w:rPr>
          <w:sz w:val="26"/>
          <w:szCs w:val="26"/>
        </w:rPr>
        <w:t xml:space="preserve"> иными нормативными правовыми актами Российской Федерации</w:t>
      </w:r>
      <w:r w:rsidR="00696859" w:rsidRPr="00EB0299">
        <w:rPr>
          <w:sz w:val="26"/>
          <w:szCs w:val="26"/>
        </w:rPr>
        <w:t>.</w:t>
      </w:r>
    </w:p>
    <w:p w:rsidR="006026C0" w:rsidRPr="00EB0299" w:rsidRDefault="006026C0" w:rsidP="00595E8B">
      <w:pPr>
        <w:ind w:firstLine="720"/>
        <w:jc w:val="center"/>
        <w:rPr>
          <w:b/>
          <w:sz w:val="26"/>
          <w:szCs w:val="26"/>
        </w:rPr>
      </w:pPr>
      <w:r w:rsidRPr="00EB0299">
        <w:rPr>
          <w:b/>
          <w:sz w:val="26"/>
          <w:szCs w:val="26"/>
        </w:rPr>
        <w:t>VII. Порядок служебного взаимодействия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7</w:t>
      </w:r>
      <w:r w:rsidRPr="00EB0299">
        <w:rPr>
          <w:sz w:val="26"/>
          <w:szCs w:val="26"/>
        </w:rPr>
        <w:t xml:space="preserve">. </w:t>
      </w:r>
      <w:proofErr w:type="gramStart"/>
      <w:r w:rsidRPr="00EB0299">
        <w:rPr>
          <w:sz w:val="26"/>
          <w:szCs w:val="26"/>
        </w:rPr>
        <w:t xml:space="preserve">Взаимодействие </w:t>
      </w:r>
      <w:r w:rsidR="002E2C78">
        <w:rPr>
          <w:sz w:val="26"/>
          <w:szCs w:val="26"/>
        </w:rPr>
        <w:t>специалиста</w:t>
      </w:r>
      <w:r w:rsidR="001D7C79" w:rsidRPr="00EB0299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 xml:space="preserve">с федеральными государственными гражданскими служащими </w:t>
      </w:r>
      <w:r w:rsidR="000C04E7" w:rsidRPr="00EB0299">
        <w:rPr>
          <w:bCs/>
          <w:sz w:val="26"/>
          <w:szCs w:val="26"/>
        </w:rPr>
        <w:t>МИ ФНС</w:t>
      </w:r>
      <w:r w:rsidRPr="00EB0299">
        <w:rPr>
          <w:sz w:val="26"/>
          <w:szCs w:val="26"/>
        </w:rPr>
        <w:t>,</w:t>
      </w:r>
      <w:r w:rsidR="000C04E7" w:rsidRPr="00EB0299">
        <w:rPr>
          <w:sz w:val="26"/>
          <w:szCs w:val="26"/>
        </w:rPr>
        <w:t xml:space="preserve"> иных налоговых органов, </w:t>
      </w:r>
      <w:r w:rsidRPr="00EB0299">
        <w:rPr>
          <w:sz w:val="26"/>
          <w:szCs w:val="26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B0299">
        <w:rPr>
          <w:bCs/>
          <w:sz w:val="26"/>
          <w:szCs w:val="26"/>
        </w:rPr>
        <w:t>общих принципов</w:t>
      </w:r>
      <w:r w:rsidRPr="00EB0299">
        <w:rPr>
          <w:sz w:val="26"/>
          <w:szCs w:val="26"/>
        </w:rPr>
        <w:t xml:space="preserve"> служебного поведения гражданских служащих, утвержденных </w:t>
      </w:r>
      <w:r w:rsidRPr="00EB0299">
        <w:rPr>
          <w:bCs/>
          <w:sz w:val="26"/>
          <w:szCs w:val="26"/>
        </w:rPr>
        <w:t>Указом</w:t>
      </w:r>
      <w:r w:rsidRPr="00EB0299">
        <w:rPr>
          <w:b/>
          <w:color w:val="000000"/>
          <w:sz w:val="26"/>
          <w:szCs w:val="26"/>
        </w:rPr>
        <w:t xml:space="preserve"> </w:t>
      </w:r>
      <w:r w:rsidRPr="00EB029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B0299">
          <w:rPr>
            <w:sz w:val="26"/>
            <w:szCs w:val="26"/>
          </w:rPr>
          <w:t>2002 г</w:t>
        </w:r>
      </w:smartTag>
      <w:r w:rsidRPr="00EB0299">
        <w:rPr>
          <w:sz w:val="26"/>
          <w:szCs w:val="26"/>
        </w:rPr>
        <w:t>. №  885 «Об утверждении общих принципов служебного поведения государственных служащих» и требований</w:t>
      </w:r>
      <w:proofErr w:type="gramEnd"/>
      <w:r w:rsidRPr="00EB0299">
        <w:rPr>
          <w:sz w:val="26"/>
          <w:szCs w:val="26"/>
        </w:rPr>
        <w:t xml:space="preserve"> к служебному поведению, установленных </w:t>
      </w:r>
      <w:r w:rsidRPr="00EB0299">
        <w:rPr>
          <w:bCs/>
          <w:sz w:val="26"/>
          <w:szCs w:val="26"/>
        </w:rPr>
        <w:t>статьей 18</w:t>
      </w:r>
      <w:r w:rsidRPr="00EB029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B0299">
          <w:rPr>
            <w:sz w:val="26"/>
            <w:szCs w:val="26"/>
          </w:rPr>
          <w:t>2004 г</w:t>
        </w:r>
      </w:smartTag>
      <w:r w:rsidRPr="00EB0299">
        <w:rPr>
          <w:sz w:val="26"/>
          <w:szCs w:val="26"/>
        </w:rPr>
        <w:t>. № 79-ФЗ</w:t>
      </w:r>
      <w:r w:rsidR="002E2C78">
        <w:rPr>
          <w:sz w:val="26"/>
          <w:szCs w:val="26"/>
        </w:rPr>
        <w:t xml:space="preserve"> </w:t>
      </w:r>
      <w:r w:rsidR="00EB0299">
        <w:rPr>
          <w:sz w:val="26"/>
          <w:szCs w:val="26"/>
        </w:rPr>
        <w:t>«</w:t>
      </w:r>
      <w:r w:rsidRPr="00EB0299">
        <w:rPr>
          <w:sz w:val="26"/>
          <w:szCs w:val="26"/>
        </w:rPr>
        <w:t>О государственной гражданской службе Российской Федерации</w:t>
      </w:r>
      <w:r w:rsidR="00EB0299">
        <w:rPr>
          <w:sz w:val="26"/>
          <w:szCs w:val="26"/>
        </w:rPr>
        <w:t>»</w:t>
      </w:r>
      <w:r w:rsidRPr="00EB0299">
        <w:rPr>
          <w:sz w:val="26"/>
          <w:szCs w:val="26"/>
        </w:rPr>
        <w:t>, а также в соответствии</w:t>
      </w:r>
      <w:r w:rsidR="002E2C78">
        <w:rPr>
          <w:sz w:val="26"/>
          <w:szCs w:val="26"/>
        </w:rPr>
        <w:t xml:space="preserve"> </w:t>
      </w:r>
      <w:r w:rsidRPr="00EB0299">
        <w:rPr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в соответствии с администр</w:t>
      </w:r>
      <w:r w:rsidR="00157B00" w:rsidRPr="00EB0299">
        <w:rPr>
          <w:rFonts w:ascii="Times New Roman" w:hAnsi="Times New Roman" w:cs="Times New Roman"/>
          <w:sz w:val="26"/>
          <w:szCs w:val="26"/>
        </w:rPr>
        <w:t>ативным регламентом</w:t>
      </w:r>
    </w:p>
    <w:p w:rsidR="006026C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96859" w:rsidRPr="00EB0299" w:rsidRDefault="006026C0" w:rsidP="00157B00">
      <w:pPr>
        <w:ind w:firstLine="709"/>
        <w:jc w:val="both"/>
        <w:rPr>
          <w:rFonts w:eastAsia="Calibri"/>
          <w:sz w:val="26"/>
          <w:szCs w:val="26"/>
        </w:rPr>
      </w:pPr>
      <w:r w:rsidRPr="00EB0299">
        <w:rPr>
          <w:sz w:val="26"/>
          <w:szCs w:val="26"/>
        </w:rPr>
        <w:t>1</w:t>
      </w:r>
      <w:r w:rsidR="00696859" w:rsidRPr="00EB0299">
        <w:rPr>
          <w:sz w:val="26"/>
          <w:szCs w:val="26"/>
        </w:rPr>
        <w:t>8</w:t>
      </w:r>
      <w:r w:rsidRPr="00EB0299">
        <w:rPr>
          <w:sz w:val="26"/>
          <w:szCs w:val="26"/>
        </w:rPr>
        <w:t>. В соответствии с замещаемой должностью и в пределах функциональной компетенции</w:t>
      </w:r>
      <w:r w:rsidR="00696859" w:rsidRPr="00EB0299">
        <w:rPr>
          <w:sz w:val="26"/>
          <w:szCs w:val="26"/>
        </w:rPr>
        <w:t>,</w:t>
      </w:r>
      <w:r w:rsidRPr="00EB0299">
        <w:rPr>
          <w:sz w:val="26"/>
          <w:szCs w:val="26"/>
        </w:rPr>
        <w:t xml:space="preserve"> </w:t>
      </w:r>
      <w:r w:rsidR="002E2C78">
        <w:rPr>
          <w:sz w:val="26"/>
          <w:szCs w:val="26"/>
        </w:rPr>
        <w:t>специалист</w:t>
      </w:r>
      <w:r w:rsidRPr="00EB0299">
        <w:rPr>
          <w:sz w:val="26"/>
          <w:szCs w:val="26"/>
        </w:rPr>
        <w:t xml:space="preserve"> </w:t>
      </w:r>
      <w:r w:rsidR="00696859" w:rsidRPr="00EB0299">
        <w:rPr>
          <w:rFonts w:eastAsia="Calibri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C04E7" w:rsidRPr="00EB0299">
        <w:rPr>
          <w:bCs/>
          <w:sz w:val="26"/>
          <w:szCs w:val="26"/>
        </w:rPr>
        <w:t>МИ ФНС</w:t>
      </w:r>
      <w:r w:rsidR="00696859" w:rsidRPr="00EB0299">
        <w:rPr>
          <w:rFonts w:eastAsia="Calibri"/>
          <w:sz w:val="26"/>
          <w:szCs w:val="26"/>
        </w:rPr>
        <w:t>:</w:t>
      </w:r>
    </w:p>
    <w:p w:rsidR="006026C0" w:rsidRPr="00EB0299" w:rsidRDefault="006026C0" w:rsidP="006026C0">
      <w:pPr>
        <w:ind w:firstLine="708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информирование (в том числе в письменной форме) налогоплательщиков</w:t>
      </w:r>
      <w:r w:rsidR="004C4733">
        <w:rPr>
          <w:sz w:val="26"/>
          <w:szCs w:val="26"/>
        </w:rPr>
        <w:br/>
      </w:r>
      <w:r w:rsidRPr="00EB0299">
        <w:rPr>
          <w:sz w:val="26"/>
          <w:szCs w:val="26"/>
        </w:rPr>
        <w:t>о действующих налогах и сборах, законодательстве о налогах и сборах</w:t>
      </w:r>
      <w:r w:rsidR="004C4733">
        <w:rPr>
          <w:sz w:val="26"/>
          <w:szCs w:val="26"/>
        </w:rPr>
        <w:t xml:space="preserve"> и принятых</w:t>
      </w:r>
      <w:r w:rsidR="004C4733">
        <w:rPr>
          <w:sz w:val="26"/>
          <w:szCs w:val="26"/>
        </w:rPr>
        <w:br/>
      </w:r>
      <w:r w:rsidRPr="00EB0299">
        <w:rPr>
          <w:sz w:val="26"/>
          <w:szCs w:val="26"/>
        </w:rPr>
        <w:t>в соответствии с ним нормативных правовых актах, о порядке исчисления и уплаты налогов</w:t>
      </w:r>
      <w:r w:rsidR="004C4733">
        <w:rPr>
          <w:sz w:val="26"/>
          <w:szCs w:val="26"/>
        </w:rPr>
        <w:br/>
      </w:r>
      <w:r w:rsidRPr="00EB0299">
        <w:rPr>
          <w:sz w:val="26"/>
          <w:szCs w:val="26"/>
        </w:rPr>
        <w:t>и сборов, правах и обязанностях налогоплательщиков, полномочиях налогов</w:t>
      </w:r>
      <w:r w:rsidR="00595E8B" w:rsidRPr="00EB0299">
        <w:rPr>
          <w:sz w:val="26"/>
          <w:szCs w:val="26"/>
        </w:rPr>
        <w:t>ых органов</w:t>
      </w:r>
      <w:r w:rsidR="004C4733">
        <w:rPr>
          <w:sz w:val="26"/>
          <w:szCs w:val="26"/>
        </w:rPr>
        <w:br/>
      </w:r>
      <w:r w:rsidR="00595E8B" w:rsidRPr="00EB0299">
        <w:rPr>
          <w:sz w:val="26"/>
          <w:szCs w:val="26"/>
        </w:rPr>
        <w:t>и их должностных лиц.</w:t>
      </w:r>
    </w:p>
    <w:p w:rsidR="00157B0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IX. Показатели э</w:t>
      </w:r>
      <w:r w:rsidR="00157B00" w:rsidRPr="00EB0299">
        <w:rPr>
          <w:rFonts w:ascii="Times New Roman" w:hAnsi="Times New Roman" w:cs="Times New Roman"/>
          <w:sz w:val="26"/>
          <w:szCs w:val="26"/>
        </w:rPr>
        <w:t>ффективности и результативности</w:t>
      </w:r>
    </w:p>
    <w:p w:rsidR="006026C0" w:rsidRPr="00EB0299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B0299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1</w:t>
      </w:r>
      <w:r w:rsidR="00FB518E" w:rsidRPr="00EB0299">
        <w:rPr>
          <w:sz w:val="26"/>
          <w:szCs w:val="26"/>
        </w:rPr>
        <w:t>9</w:t>
      </w:r>
      <w:r w:rsidRPr="00EB0299">
        <w:rPr>
          <w:sz w:val="26"/>
          <w:szCs w:val="26"/>
        </w:rPr>
        <w:t xml:space="preserve">. Эффективность </w:t>
      </w:r>
      <w:r w:rsidR="00FB518E" w:rsidRPr="00EB0299">
        <w:rPr>
          <w:sz w:val="26"/>
          <w:szCs w:val="26"/>
        </w:rPr>
        <w:t xml:space="preserve">и результативность </w:t>
      </w:r>
      <w:r w:rsidRPr="00EB0299">
        <w:rPr>
          <w:sz w:val="26"/>
          <w:szCs w:val="26"/>
        </w:rPr>
        <w:t xml:space="preserve">профессиональной служебной деятельности </w:t>
      </w:r>
      <w:r w:rsidR="002E2C78">
        <w:rPr>
          <w:sz w:val="26"/>
          <w:szCs w:val="26"/>
        </w:rPr>
        <w:t>специалиста</w:t>
      </w:r>
      <w:r w:rsidRPr="00EB0299">
        <w:rPr>
          <w:sz w:val="26"/>
          <w:szCs w:val="26"/>
        </w:rPr>
        <w:t xml:space="preserve"> оценивается по следующим показателям: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своевременности и оперативности выполнения поручений;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качеству выполненной работы (подготовке документов в соответствии</w:t>
      </w:r>
      <w:r w:rsidR="00EB0299">
        <w:rPr>
          <w:sz w:val="26"/>
          <w:szCs w:val="26"/>
        </w:rPr>
        <w:br/>
      </w:r>
      <w:r w:rsidRPr="00EB0299">
        <w:rPr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EB0299" w:rsidRDefault="006026C0" w:rsidP="006026C0">
      <w:pPr>
        <w:ind w:firstLine="720"/>
        <w:jc w:val="both"/>
        <w:rPr>
          <w:sz w:val="26"/>
          <w:szCs w:val="26"/>
        </w:rPr>
      </w:pPr>
      <w:r w:rsidRPr="00EB0299">
        <w:rPr>
          <w:sz w:val="26"/>
          <w:szCs w:val="26"/>
        </w:rPr>
        <w:t>осознанию ответственности за последствия своих действий.</w:t>
      </w:r>
    </w:p>
    <w:p w:rsidR="006026C0" w:rsidRDefault="006026C0" w:rsidP="006026C0">
      <w:pPr>
        <w:ind w:firstLine="720"/>
        <w:jc w:val="both"/>
        <w:rPr>
          <w:sz w:val="26"/>
          <w:szCs w:val="26"/>
        </w:rPr>
      </w:pPr>
    </w:p>
    <w:sectPr w:rsidR="006026C0" w:rsidSect="0036151D">
      <w:headerReference w:type="default" r:id="rId13"/>
      <w:pgSz w:w="11906" w:h="16838"/>
      <w:pgMar w:top="567" w:right="680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C78" w:rsidRDefault="002E2C78" w:rsidP="0036151D">
      <w:r>
        <w:separator/>
      </w:r>
    </w:p>
  </w:endnote>
  <w:endnote w:type="continuationSeparator" w:id="1">
    <w:p w:rsidR="002E2C78" w:rsidRDefault="002E2C78" w:rsidP="00361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C78" w:rsidRDefault="002E2C78" w:rsidP="0036151D">
      <w:r>
        <w:separator/>
      </w:r>
    </w:p>
  </w:footnote>
  <w:footnote w:type="continuationSeparator" w:id="1">
    <w:p w:rsidR="002E2C78" w:rsidRDefault="002E2C78" w:rsidP="00361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51D" w:rsidRDefault="0036151D">
    <w:pPr>
      <w:pStyle w:val="a9"/>
      <w:jc w:val="center"/>
    </w:pPr>
    <w:fldSimple w:instr="PAGE   \* MERGEFORMAT">
      <w:r w:rsidR="002E2C78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5DF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32D1"/>
    <w:rsid w:val="000A7E97"/>
    <w:rsid w:val="000B07E2"/>
    <w:rsid w:val="000B1159"/>
    <w:rsid w:val="000B31C9"/>
    <w:rsid w:val="000C04E7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44AF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0B29"/>
    <w:rsid w:val="001922B8"/>
    <w:rsid w:val="00197862"/>
    <w:rsid w:val="001A51D3"/>
    <w:rsid w:val="001A5526"/>
    <w:rsid w:val="001A7D1A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1655"/>
    <w:rsid w:val="0023518B"/>
    <w:rsid w:val="00245411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2C78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51D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5F0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311FE"/>
    <w:rsid w:val="00432AF3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C4733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3C4F"/>
    <w:rsid w:val="007267FA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E7822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13E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09B9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49FC"/>
    <w:rsid w:val="008F5C1D"/>
    <w:rsid w:val="00901562"/>
    <w:rsid w:val="00903018"/>
    <w:rsid w:val="009056B8"/>
    <w:rsid w:val="0090619B"/>
    <w:rsid w:val="00907E4D"/>
    <w:rsid w:val="009103C1"/>
    <w:rsid w:val="00911765"/>
    <w:rsid w:val="00930CF1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2418"/>
    <w:rsid w:val="009B3BA7"/>
    <w:rsid w:val="009B41A9"/>
    <w:rsid w:val="009B6B5F"/>
    <w:rsid w:val="009C0C88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077A"/>
    <w:rsid w:val="00A91249"/>
    <w:rsid w:val="00A91470"/>
    <w:rsid w:val="00A92433"/>
    <w:rsid w:val="00A92C26"/>
    <w:rsid w:val="00A941F6"/>
    <w:rsid w:val="00A95CA4"/>
    <w:rsid w:val="00A96A06"/>
    <w:rsid w:val="00AA11CB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D7D26"/>
    <w:rsid w:val="00AE152C"/>
    <w:rsid w:val="00AE2AA7"/>
    <w:rsid w:val="00AE341D"/>
    <w:rsid w:val="00AE5589"/>
    <w:rsid w:val="00AE64CC"/>
    <w:rsid w:val="00AF462A"/>
    <w:rsid w:val="00AF679B"/>
    <w:rsid w:val="00B00674"/>
    <w:rsid w:val="00B00826"/>
    <w:rsid w:val="00B02768"/>
    <w:rsid w:val="00B054F9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2647F"/>
    <w:rsid w:val="00B36265"/>
    <w:rsid w:val="00B37640"/>
    <w:rsid w:val="00B414A0"/>
    <w:rsid w:val="00B44DD2"/>
    <w:rsid w:val="00B45684"/>
    <w:rsid w:val="00B51100"/>
    <w:rsid w:val="00B57C85"/>
    <w:rsid w:val="00B62829"/>
    <w:rsid w:val="00B63535"/>
    <w:rsid w:val="00B63DB2"/>
    <w:rsid w:val="00B65620"/>
    <w:rsid w:val="00B66D48"/>
    <w:rsid w:val="00B7473A"/>
    <w:rsid w:val="00B76450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209E"/>
    <w:rsid w:val="00C25AE6"/>
    <w:rsid w:val="00C27CAC"/>
    <w:rsid w:val="00C34996"/>
    <w:rsid w:val="00C351C2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0F51"/>
    <w:rsid w:val="00C92D1A"/>
    <w:rsid w:val="00C92DFA"/>
    <w:rsid w:val="00C939A1"/>
    <w:rsid w:val="00C9523D"/>
    <w:rsid w:val="00C95FC2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5A63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D46A8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4F05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0299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6151D"/>
    <w:rPr>
      <w:sz w:val="24"/>
      <w:szCs w:val="24"/>
    </w:rPr>
  </w:style>
  <w:style w:type="paragraph" w:customStyle="1" w:styleId="Default">
    <w:name w:val="Default"/>
    <w:rsid w:val="002E2C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50;&#1054;&#1053;&#1050;&#1059;&#1056;&#1057;&#1067;\2024\&#1044;&#1056;\&#1075;&#1083;&#1072;&#1074;&#1085;&#1099;&#1081;%20&#1089;&#1087;&#1077;&#1094;_&#1101;&#1082;&#1089;&#1087;&#1077;&#1088;&#1090;%20&#1087;&#1088;&#1072;&#1074;&#1086;&#1074;&#1086;&#1075;&#1086;%20&#1086;&#1090;&#1076;&#1077;&#1083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спец_эксперт правового отдела</Template>
  <TotalTime>8</TotalTime>
  <Pages>6</Pages>
  <Words>2067</Words>
  <Characters>16555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18585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Ваня</dc:creator>
  <cp:lastModifiedBy>Ваня</cp:lastModifiedBy>
  <cp:revision>1</cp:revision>
  <cp:lastPrinted>2023-01-10T07:47:00Z</cp:lastPrinted>
  <dcterms:created xsi:type="dcterms:W3CDTF">2024-02-04T21:25:00Z</dcterms:created>
  <dcterms:modified xsi:type="dcterms:W3CDTF">2024-02-04T21:34:00Z</dcterms:modified>
</cp:coreProperties>
</file>